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37" w:rsidRPr="00CB62CE" w:rsidRDefault="00F61E7D" w:rsidP="00EB088A">
      <w:pPr>
        <w:pStyle w:val="1"/>
        <w:ind w:left="5387"/>
        <w:rPr>
          <w:b w:val="0"/>
          <w:bCs/>
          <w:iCs w:val="0"/>
        </w:rPr>
      </w:pPr>
      <w:r w:rsidRPr="00F61E7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276737" w:rsidRDefault="00F61E7D" w:rsidP="0088452B">
                  <w:r w:rsidRPr="00F61E7D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4.75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276737" w:rsidRPr="00CB0C59" w:rsidRDefault="00276737" w:rsidP="00EB088A">
      <w:pPr>
        <w:pStyle w:val="1"/>
        <w:ind w:left="5387"/>
        <w:rPr>
          <w:bCs/>
          <w:iCs w:val="0"/>
          <w:sz w:val="24"/>
        </w:rPr>
      </w:pPr>
    </w:p>
    <w:p w:rsidR="00276737" w:rsidRDefault="00276737" w:rsidP="00EB088A">
      <w:pPr>
        <w:jc w:val="center"/>
        <w:rPr>
          <w:b/>
          <w:sz w:val="28"/>
        </w:rPr>
      </w:pPr>
    </w:p>
    <w:p w:rsidR="00276737" w:rsidRDefault="00276737" w:rsidP="00EB088A">
      <w:pPr>
        <w:jc w:val="center"/>
        <w:rPr>
          <w:b/>
          <w:sz w:val="24"/>
        </w:rPr>
      </w:pPr>
    </w:p>
    <w:p w:rsidR="00276737" w:rsidRPr="001620AE" w:rsidRDefault="00276737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276737" w:rsidRPr="001620AE" w:rsidRDefault="00276737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276737" w:rsidRPr="00160D27" w:rsidRDefault="00276737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276737" w:rsidRPr="001620AE" w:rsidRDefault="00F61E7D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F61E7D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276737" w:rsidRPr="001620AE">
        <w:rPr>
          <w:rFonts w:ascii="Liberation Serif" w:hAnsi="Liberation Serif"/>
          <w:sz w:val="28"/>
          <w:szCs w:val="28"/>
        </w:rPr>
        <w:t xml:space="preserve">от </w:t>
      </w:r>
      <w:r w:rsidR="003A2AC6">
        <w:rPr>
          <w:rFonts w:ascii="Liberation Serif" w:hAnsi="Liberation Serif"/>
          <w:sz w:val="28"/>
          <w:szCs w:val="28"/>
        </w:rPr>
        <w:t>24.11.2021</w:t>
      </w:r>
      <w:r w:rsidR="005B2021">
        <w:rPr>
          <w:rFonts w:ascii="Liberation Serif" w:hAnsi="Liberation Serif"/>
          <w:sz w:val="28"/>
          <w:szCs w:val="28"/>
        </w:rPr>
        <w:t xml:space="preserve"> </w:t>
      </w:r>
      <w:r w:rsidR="00276737" w:rsidRPr="001620AE">
        <w:rPr>
          <w:rFonts w:ascii="Liberation Serif" w:hAnsi="Liberation Serif"/>
          <w:sz w:val="28"/>
          <w:szCs w:val="28"/>
        </w:rPr>
        <w:t>№</w:t>
      </w:r>
      <w:r w:rsidR="003A2AC6">
        <w:rPr>
          <w:rFonts w:ascii="Liberation Serif" w:hAnsi="Liberation Serif"/>
          <w:sz w:val="28"/>
          <w:szCs w:val="28"/>
        </w:rPr>
        <w:t xml:space="preserve"> 31</w:t>
      </w:r>
    </w:p>
    <w:p w:rsidR="00276737" w:rsidRDefault="00276737" w:rsidP="00133698">
      <w:pPr>
        <w:rPr>
          <w:sz w:val="28"/>
          <w:szCs w:val="28"/>
        </w:rPr>
      </w:pPr>
    </w:p>
    <w:p w:rsidR="00233A7B" w:rsidRPr="001F1590" w:rsidRDefault="00233A7B" w:rsidP="00133698">
      <w:pPr>
        <w:rPr>
          <w:sz w:val="28"/>
          <w:szCs w:val="28"/>
        </w:rPr>
      </w:pPr>
    </w:p>
    <w:p w:rsidR="00276737" w:rsidRPr="00E4429E" w:rsidRDefault="00276737" w:rsidP="00233A7B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 xml:space="preserve">Каменск-Уральского городского округа от 16.12.2020  № 772 «О бюджете Каменск-Уральского городского округа  </w:t>
      </w:r>
      <w:r w:rsidR="00233A7B">
        <w:rPr>
          <w:rFonts w:ascii="Liberation Serif" w:hAnsi="Liberation Serif"/>
          <w:sz w:val="28"/>
          <w:szCs w:val="28"/>
        </w:rPr>
        <w:br/>
      </w:r>
      <w:r w:rsidRPr="00E4429E">
        <w:rPr>
          <w:rFonts w:ascii="Liberation Serif" w:hAnsi="Liberation Serif"/>
          <w:sz w:val="28"/>
          <w:szCs w:val="28"/>
        </w:rPr>
        <w:t>на 2021 год и плановый период 2022 и 2023 годов»</w:t>
      </w:r>
    </w:p>
    <w:p w:rsidR="00276737" w:rsidRPr="00E4429E" w:rsidRDefault="00276737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276737" w:rsidRPr="004E2AAD" w:rsidRDefault="00276737" w:rsidP="00AC5BDB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E2AAD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233A7B">
        <w:rPr>
          <w:rFonts w:ascii="Liberation Serif" w:hAnsi="Liberation Serif" w:cs="Liberation Serif"/>
          <w:sz w:val="28"/>
          <w:szCs w:val="28"/>
        </w:rPr>
        <w:br/>
      </w:r>
      <w:r w:rsidRPr="004E2AAD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233A7B">
        <w:rPr>
          <w:rFonts w:ascii="Liberation Serif" w:hAnsi="Liberation Serif" w:cs="Liberation Serif"/>
          <w:sz w:val="28"/>
          <w:szCs w:val="28"/>
        </w:rPr>
        <w:br/>
      </w:r>
      <w:r w:rsidRPr="004E2AAD">
        <w:rPr>
          <w:rFonts w:ascii="Liberation Serif" w:hAnsi="Liberation Serif" w:cs="Liberation Serif"/>
          <w:sz w:val="28"/>
          <w:szCs w:val="28"/>
        </w:rPr>
        <w:t>от 18.10.2017 № 257 от 27.12.2017 № 291, от 25.07.2018 № 378, от 18.09.2019</w:t>
      </w:r>
      <w:r w:rsidR="00233A7B">
        <w:rPr>
          <w:rFonts w:ascii="Liberation Serif" w:hAnsi="Liberation Serif" w:cs="Liberation Serif"/>
          <w:sz w:val="28"/>
          <w:szCs w:val="28"/>
        </w:rPr>
        <w:t xml:space="preserve"> </w:t>
      </w:r>
      <w:r w:rsidR="00233A7B">
        <w:rPr>
          <w:rFonts w:ascii="Liberation Serif" w:hAnsi="Liberation Serif" w:cs="Liberation Serif"/>
          <w:sz w:val="28"/>
          <w:szCs w:val="28"/>
        </w:rPr>
        <w:br/>
      </w:r>
      <w:r w:rsidRPr="004E2AAD">
        <w:rPr>
          <w:rFonts w:ascii="Liberation Serif" w:hAnsi="Liberation Serif" w:cs="Liberation Serif"/>
          <w:sz w:val="28"/>
          <w:szCs w:val="28"/>
        </w:rPr>
        <w:t>№ 554, р</w:t>
      </w:r>
      <w:hyperlink r:id="rId7" w:history="1">
        <w:r w:rsidRPr="004E2AAD">
          <w:rPr>
            <w:rFonts w:ascii="Liberation Serif" w:hAnsi="Liberation Serif" w:cs="Liberation Serif"/>
            <w:sz w:val="28"/>
            <w:szCs w:val="28"/>
          </w:rPr>
          <w:t>ешения</w:t>
        </w:r>
      </w:hyperlink>
      <w:r w:rsidRPr="004E2AA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</w:t>
      </w:r>
      <w:r w:rsidR="00233A7B">
        <w:rPr>
          <w:rFonts w:ascii="Liberation Serif" w:hAnsi="Liberation Serif" w:cs="Liberation Serif"/>
          <w:sz w:val="28"/>
          <w:szCs w:val="28"/>
        </w:rPr>
        <w:t xml:space="preserve">родского округа от 24.02.2021 </w:t>
      </w:r>
      <w:r w:rsidRPr="004E2AAD">
        <w:rPr>
          <w:rFonts w:ascii="Liberation Serif" w:hAnsi="Liberation Serif" w:cs="Liberation Serif"/>
          <w:sz w:val="28"/>
          <w:szCs w:val="28"/>
        </w:rPr>
        <w:t>№ 804), и статьей  22 Устава муниципального образования  Каменск-Уральский городской округ Свердловской области, Дума Каменск-Уральского городского округа</w:t>
      </w:r>
    </w:p>
    <w:p w:rsidR="00276737" w:rsidRPr="004E2AAD" w:rsidRDefault="00276737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4E2AAD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276737" w:rsidRDefault="00276737" w:rsidP="00AD3750">
      <w:pPr>
        <w:pStyle w:val="ConsPlusNormal"/>
        <w:tabs>
          <w:tab w:val="left" w:pos="0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4E2AAD">
        <w:rPr>
          <w:rFonts w:ascii="Liberation Serif" w:hAnsi="Liberation Serif" w:cs="Times New Roman"/>
          <w:sz w:val="28"/>
          <w:szCs w:val="28"/>
        </w:rPr>
        <w:t xml:space="preserve">1. Внести в решение  Думы  Каменск-Уральского городского округа  </w:t>
      </w:r>
      <w:r w:rsidR="00233A7B">
        <w:rPr>
          <w:rFonts w:ascii="Liberation Serif" w:hAnsi="Liberation Serif" w:cs="Times New Roman"/>
          <w:sz w:val="28"/>
          <w:szCs w:val="28"/>
        </w:rPr>
        <w:br/>
        <w:t xml:space="preserve">от </w:t>
      </w:r>
      <w:r w:rsidRPr="004E2AAD">
        <w:rPr>
          <w:rFonts w:ascii="Liberation Serif" w:hAnsi="Liberation Serif" w:cs="Times New Roman"/>
          <w:sz w:val="28"/>
          <w:szCs w:val="28"/>
        </w:rPr>
        <w:t xml:space="preserve">16.12.2020 </w:t>
      </w:r>
      <w:r w:rsidR="00233A7B">
        <w:rPr>
          <w:rFonts w:ascii="Liberation Serif" w:hAnsi="Liberation Serif" w:cs="Times New Roman"/>
          <w:sz w:val="28"/>
          <w:szCs w:val="28"/>
        </w:rPr>
        <w:t xml:space="preserve">№ 772 (в редакции решений Думы </w:t>
      </w:r>
      <w:r w:rsidRPr="004E2AAD">
        <w:rPr>
          <w:rFonts w:ascii="Liberation Serif" w:hAnsi="Liberation Serif" w:cs="Times New Roman"/>
          <w:sz w:val="28"/>
          <w:szCs w:val="28"/>
        </w:rPr>
        <w:t xml:space="preserve">Каменск-Уральского городского округа  от 24.02.2021 № 803, от 19.05.2021 № 834, от 21.07.2021 </w:t>
      </w:r>
      <w:r w:rsidR="00233A7B">
        <w:rPr>
          <w:rFonts w:ascii="Liberation Serif" w:hAnsi="Liberation Serif" w:cs="Times New Roman"/>
          <w:sz w:val="28"/>
          <w:szCs w:val="28"/>
        </w:rPr>
        <w:br/>
      </w:r>
      <w:r w:rsidRPr="004E2AAD">
        <w:rPr>
          <w:rFonts w:ascii="Liberation Serif" w:hAnsi="Liberation Serif" w:cs="Times New Roman"/>
          <w:sz w:val="28"/>
          <w:szCs w:val="28"/>
        </w:rPr>
        <w:t>№ 875, от 25.08.20</w:t>
      </w:r>
      <w:r w:rsidR="00233A7B">
        <w:rPr>
          <w:rFonts w:ascii="Liberation Serif" w:hAnsi="Liberation Serif" w:cs="Times New Roman"/>
          <w:sz w:val="28"/>
          <w:szCs w:val="28"/>
        </w:rPr>
        <w:t xml:space="preserve">21 № 885, от 15.09.2021 № 898) </w:t>
      </w:r>
      <w:r w:rsidRPr="004E2AAD">
        <w:rPr>
          <w:rFonts w:ascii="Liberation Serif" w:hAnsi="Liberation Serif" w:cs="Times New Roman"/>
          <w:sz w:val="28"/>
          <w:szCs w:val="28"/>
        </w:rPr>
        <w:t>«</w:t>
      </w:r>
      <w:r w:rsidRPr="004E2AAD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2021 год и плановый период 2022 и 2023 годов</w:t>
      </w:r>
      <w:r w:rsidRPr="004E2AAD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276737" w:rsidRPr="00A30173" w:rsidRDefault="00276737" w:rsidP="00AD3750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30173">
        <w:rPr>
          <w:rFonts w:ascii="Liberation Serif" w:hAnsi="Liberation Serif"/>
          <w:color w:val="000000"/>
          <w:sz w:val="28"/>
          <w:szCs w:val="28"/>
        </w:rPr>
        <w:t xml:space="preserve">1) подпункт 1 </w:t>
      </w:r>
      <w:r w:rsidRPr="00A30173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 редакции:</w:t>
      </w:r>
    </w:p>
    <w:p w:rsidR="00276737" w:rsidRPr="00A30173" w:rsidRDefault="00276737" w:rsidP="00233A7B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A30173">
        <w:rPr>
          <w:rFonts w:ascii="Liberation Serif" w:hAnsi="Liberation Serif" w:cs="Liberation Serif"/>
          <w:color w:val="000000"/>
          <w:sz w:val="28"/>
          <w:szCs w:val="28"/>
        </w:rPr>
        <w:t>«</w:t>
      </w:r>
      <w:r>
        <w:rPr>
          <w:rFonts w:ascii="Liberation Serif" w:hAnsi="Liberation Serif"/>
          <w:color w:val="000000"/>
          <w:sz w:val="28"/>
          <w:szCs w:val="28"/>
        </w:rPr>
        <w:t>1) 6 804</w:t>
      </w:r>
      <w:r w:rsidRPr="00A30173">
        <w:rPr>
          <w:rFonts w:ascii="Liberation Serif" w:hAnsi="Liberation Serif"/>
          <w:color w:val="000000"/>
          <w:sz w:val="28"/>
          <w:szCs w:val="28"/>
        </w:rPr>
        <w:t> </w:t>
      </w:r>
      <w:r>
        <w:rPr>
          <w:rFonts w:ascii="Liberation Serif" w:hAnsi="Liberation Serif"/>
          <w:color w:val="000000"/>
          <w:sz w:val="28"/>
          <w:szCs w:val="28"/>
        </w:rPr>
        <w:t>759</w:t>
      </w:r>
      <w:r w:rsidRPr="00A30173">
        <w:rPr>
          <w:rFonts w:ascii="Liberation Serif" w:hAnsi="Liberation Serif"/>
          <w:color w:val="000000"/>
          <w:sz w:val="28"/>
          <w:szCs w:val="28"/>
        </w:rPr>
        <w:t>,</w:t>
      </w:r>
      <w:r>
        <w:rPr>
          <w:rFonts w:ascii="Liberation Serif" w:hAnsi="Liberation Serif"/>
          <w:color w:val="000000"/>
          <w:sz w:val="28"/>
          <w:szCs w:val="28"/>
        </w:rPr>
        <w:t>0</w:t>
      </w:r>
      <w:r w:rsidRPr="00A30173">
        <w:rPr>
          <w:rFonts w:ascii="Liberation Serif" w:hAnsi="Liberation Serif"/>
          <w:color w:val="000000"/>
          <w:sz w:val="28"/>
          <w:szCs w:val="28"/>
        </w:rPr>
        <w:t xml:space="preserve"> тысяч рублей на 2021 год;»;</w:t>
      </w:r>
    </w:p>
    <w:p w:rsidR="00276737" w:rsidRPr="00CE2746" w:rsidRDefault="00276737" w:rsidP="00AD3750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E2746">
        <w:rPr>
          <w:rFonts w:ascii="Liberation Serif" w:hAnsi="Liberation Serif"/>
          <w:sz w:val="28"/>
          <w:szCs w:val="28"/>
        </w:rPr>
        <w:t xml:space="preserve">2) подпункт 1 </w:t>
      </w:r>
      <w:r w:rsidRPr="00CE2746">
        <w:rPr>
          <w:rFonts w:ascii="Liberation Serif" w:hAnsi="Liberation Serif" w:cs="Liberation Serif"/>
          <w:sz w:val="28"/>
          <w:szCs w:val="28"/>
        </w:rPr>
        <w:t>пункта 2 решения изложить в следующей  редакции:</w:t>
      </w:r>
    </w:p>
    <w:p w:rsidR="00276737" w:rsidRDefault="00276737" w:rsidP="00233A7B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jc w:val="both"/>
        <w:rPr>
          <w:rFonts w:ascii="Liberation Serif" w:hAnsi="Liberation Serif"/>
          <w:sz w:val="28"/>
          <w:szCs w:val="28"/>
        </w:rPr>
      </w:pPr>
      <w:r w:rsidRPr="00365476">
        <w:rPr>
          <w:rFonts w:ascii="Liberation Serif" w:hAnsi="Liberation Serif"/>
          <w:sz w:val="28"/>
          <w:szCs w:val="28"/>
          <w:lang w:eastAsia="ru-RU"/>
        </w:rPr>
        <w:t>«1)</w:t>
      </w:r>
      <w:r w:rsidRPr="00365476">
        <w:rPr>
          <w:rFonts w:ascii="Liberation Serif" w:hAnsi="Liberation Serif"/>
          <w:sz w:val="28"/>
          <w:szCs w:val="28"/>
          <w:lang w:val="en-US"/>
        </w:rPr>
        <w:t> </w:t>
      </w:r>
      <w:r w:rsidRPr="00365476">
        <w:rPr>
          <w:rFonts w:ascii="Liberation Serif" w:hAnsi="Liberation Serif"/>
          <w:sz w:val="28"/>
          <w:szCs w:val="28"/>
        </w:rPr>
        <w:t>6</w:t>
      </w:r>
      <w:r>
        <w:rPr>
          <w:rFonts w:ascii="Liberation Serif" w:hAnsi="Liberation Serif"/>
          <w:sz w:val="28"/>
          <w:szCs w:val="28"/>
        </w:rPr>
        <w:t> 920 742</w:t>
      </w:r>
      <w:r w:rsidRPr="00365476">
        <w:rPr>
          <w:rFonts w:ascii="Liberation Serif" w:hAnsi="Liberation Serif"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>7</w:t>
      </w:r>
      <w:r w:rsidRPr="00365476">
        <w:rPr>
          <w:rFonts w:ascii="Liberation Serif" w:hAnsi="Liberation Serif"/>
          <w:sz w:val="28"/>
          <w:szCs w:val="28"/>
        </w:rPr>
        <w:t xml:space="preserve">  тысяч рублей на 2021 год»;</w:t>
      </w:r>
    </w:p>
    <w:p w:rsidR="00276737" w:rsidRPr="00E4429E" w:rsidRDefault="00AD3750" w:rsidP="00AD3750">
      <w:pPr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pacing w:val="-2"/>
          <w:sz w:val="28"/>
          <w:szCs w:val="28"/>
        </w:rPr>
        <w:tab/>
      </w:r>
      <w:r w:rsidR="00276737" w:rsidRPr="00E4429E">
        <w:rPr>
          <w:rFonts w:ascii="Liberation Serif" w:hAnsi="Liberation Serif"/>
          <w:color w:val="000000"/>
          <w:spacing w:val="-2"/>
          <w:sz w:val="28"/>
          <w:szCs w:val="28"/>
        </w:rPr>
        <w:t xml:space="preserve">3) подпункт 1 пункта 3 </w:t>
      </w:r>
      <w:r w:rsidR="00276737" w:rsidRPr="00E4429E">
        <w:rPr>
          <w:rFonts w:ascii="Liberation Serif" w:hAnsi="Liberation Serif"/>
          <w:color w:val="000000"/>
          <w:sz w:val="28"/>
          <w:szCs w:val="28"/>
        </w:rPr>
        <w:t>решения изложить в следующей  редакции:</w:t>
      </w:r>
    </w:p>
    <w:p w:rsidR="00276737" w:rsidRPr="00E4429E" w:rsidRDefault="00276737" w:rsidP="00233A7B">
      <w:pPr>
        <w:tabs>
          <w:tab w:val="left" w:pos="540"/>
          <w:tab w:val="left" w:pos="108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E4429E">
        <w:rPr>
          <w:rFonts w:ascii="Liberation Serif" w:hAnsi="Liberation Serif"/>
          <w:color w:val="000000"/>
          <w:spacing w:val="-2"/>
          <w:sz w:val="28"/>
          <w:szCs w:val="28"/>
        </w:rPr>
        <w:t>«</w:t>
      </w:r>
      <w:r>
        <w:rPr>
          <w:rFonts w:ascii="Liberation Serif" w:hAnsi="Liberation Serif"/>
          <w:color w:val="000000"/>
          <w:sz w:val="28"/>
          <w:szCs w:val="28"/>
        </w:rPr>
        <w:t xml:space="preserve">1) </w:t>
      </w:r>
      <w:r w:rsidRPr="003B4605">
        <w:rPr>
          <w:rFonts w:ascii="Liberation Serif" w:hAnsi="Liberation Serif"/>
          <w:color w:val="000000"/>
          <w:sz w:val="28"/>
          <w:szCs w:val="28"/>
        </w:rPr>
        <w:t>115 983,7</w:t>
      </w:r>
      <w:r w:rsidRPr="00E4429E">
        <w:rPr>
          <w:rFonts w:ascii="Liberation Serif" w:hAnsi="Liberation Serif"/>
          <w:color w:val="000000"/>
          <w:sz w:val="28"/>
          <w:szCs w:val="28"/>
        </w:rPr>
        <w:t xml:space="preserve"> тысяч рублей на 2021 год (дефицит);»; </w:t>
      </w:r>
    </w:p>
    <w:p w:rsidR="00276737" w:rsidRPr="000375EE" w:rsidRDefault="00276737" w:rsidP="00AD3750">
      <w:pPr>
        <w:pStyle w:val="a4"/>
        <w:tabs>
          <w:tab w:val="left" w:pos="0"/>
        </w:tabs>
        <w:rPr>
          <w:rFonts w:ascii="Liberation Serif" w:hAnsi="Liberation Serif"/>
          <w:color w:val="000000"/>
          <w:spacing w:val="-2"/>
          <w:sz w:val="28"/>
          <w:szCs w:val="28"/>
        </w:rPr>
      </w:pPr>
      <w:r w:rsidRPr="000375EE">
        <w:rPr>
          <w:rFonts w:ascii="Liberation Serif" w:hAnsi="Liberation Serif" w:cs="Liberation Serif"/>
          <w:color w:val="000000"/>
          <w:sz w:val="28"/>
          <w:szCs w:val="28"/>
        </w:rPr>
        <w:t>4)</w:t>
      </w:r>
      <w:r w:rsidRPr="000375EE">
        <w:rPr>
          <w:rFonts w:ascii="Liberation Serif" w:hAnsi="Liberation Serif"/>
          <w:color w:val="000000"/>
          <w:sz w:val="28"/>
          <w:szCs w:val="28"/>
        </w:rPr>
        <w:t xml:space="preserve"> подпункт 1 пункта 6 решения изложить в следующей редакции:</w:t>
      </w:r>
      <w:r w:rsidRPr="000375EE">
        <w:rPr>
          <w:rFonts w:ascii="Liberation Serif" w:hAnsi="Liberation Serif"/>
          <w:color w:val="000000"/>
          <w:spacing w:val="-2"/>
          <w:sz w:val="28"/>
          <w:szCs w:val="28"/>
        </w:rPr>
        <w:t xml:space="preserve"> </w:t>
      </w:r>
    </w:p>
    <w:p w:rsidR="00276737" w:rsidRDefault="00276737" w:rsidP="00233A7B">
      <w:pPr>
        <w:pStyle w:val="a9"/>
        <w:tabs>
          <w:tab w:val="left" w:pos="540"/>
          <w:tab w:val="left" w:pos="720"/>
          <w:tab w:val="left" w:pos="90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0375EE">
        <w:rPr>
          <w:rFonts w:ascii="Liberation Serif" w:hAnsi="Liberation Serif"/>
          <w:color w:val="000000"/>
          <w:spacing w:val="-2"/>
          <w:sz w:val="28"/>
          <w:szCs w:val="28"/>
        </w:rPr>
        <w:t>«1)</w:t>
      </w:r>
      <w:r w:rsidRPr="000375EE">
        <w:rPr>
          <w:rFonts w:ascii="Liberation Serif" w:hAnsi="Liberation Serif"/>
          <w:color w:val="000000"/>
          <w:sz w:val="28"/>
          <w:szCs w:val="28"/>
        </w:rPr>
        <w:t> 26 518,3 тысяч рублей на 2021 год;»;</w:t>
      </w:r>
    </w:p>
    <w:p w:rsidR="00276737" w:rsidRPr="001017BB" w:rsidRDefault="00233A7B" w:rsidP="00233A7B">
      <w:pPr>
        <w:pStyle w:val="a9"/>
        <w:tabs>
          <w:tab w:val="left" w:pos="72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276737">
        <w:rPr>
          <w:rFonts w:ascii="Liberation Serif" w:hAnsi="Liberation Serif"/>
          <w:color w:val="000000"/>
          <w:sz w:val="28"/>
          <w:szCs w:val="28"/>
        </w:rPr>
        <w:t>5</w:t>
      </w:r>
      <w:r w:rsidR="00AD3750">
        <w:rPr>
          <w:rFonts w:ascii="Liberation Serif" w:hAnsi="Liberation Serif"/>
          <w:color w:val="000000"/>
          <w:sz w:val="28"/>
          <w:szCs w:val="28"/>
        </w:rPr>
        <w:t>)</w:t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 xml:space="preserve"> подпункт 1 пункта 9 решения изложить в следующей редакции:</w:t>
      </w:r>
    </w:p>
    <w:p w:rsidR="00276737" w:rsidRPr="001017BB" w:rsidRDefault="00276737" w:rsidP="00233A7B">
      <w:pPr>
        <w:pStyle w:val="a9"/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1017BB">
        <w:rPr>
          <w:rFonts w:ascii="Liberation Serif" w:hAnsi="Liberation Serif"/>
          <w:color w:val="000000"/>
          <w:sz w:val="28"/>
          <w:szCs w:val="28"/>
        </w:rPr>
        <w:t xml:space="preserve">«1) 894 022,8 тысяч рублей на 2021 год;»;  </w:t>
      </w:r>
    </w:p>
    <w:p w:rsidR="00276737" w:rsidRPr="001017BB" w:rsidRDefault="00233A7B" w:rsidP="00AD3750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AD3750">
        <w:rPr>
          <w:rFonts w:ascii="Liberation Serif" w:hAnsi="Liberation Serif"/>
          <w:color w:val="000000"/>
          <w:sz w:val="28"/>
          <w:szCs w:val="28"/>
        </w:rPr>
        <w:t xml:space="preserve">6) </w:t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подпункт 1 пункта 10 решения изложить в следующей редакции:</w:t>
      </w:r>
    </w:p>
    <w:p w:rsidR="00276737" w:rsidRPr="001017BB" w:rsidRDefault="00276737" w:rsidP="00233A7B">
      <w:pPr>
        <w:pStyle w:val="a9"/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1017BB">
        <w:rPr>
          <w:rFonts w:ascii="Liberation Serif" w:hAnsi="Liberation Serif"/>
          <w:color w:val="000000"/>
          <w:sz w:val="28"/>
          <w:szCs w:val="28"/>
        </w:rPr>
        <w:t xml:space="preserve">«1) 428 984,0 тысяч рублей на 2021 год;»;  </w:t>
      </w:r>
    </w:p>
    <w:p w:rsidR="00276737" w:rsidRPr="001017BB" w:rsidRDefault="00AD3750" w:rsidP="00AD3750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lastRenderedPageBreak/>
        <w:t xml:space="preserve">7) </w:t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подпункт 1 пункта 11 решения изложить в следующей редакции:</w:t>
      </w:r>
    </w:p>
    <w:p w:rsidR="00276737" w:rsidRPr="001017BB" w:rsidRDefault="00276737" w:rsidP="00233A7B">
      <w:pPr>
        <w:pStyle w:val="a9"/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1017BB">
        <w:rPr>
          <w:rFonts w:ascii="Liberation Serif" w:hAnsi="Liberation Serif"/>
          <w:color w:val="000000"/>
          <w:sz w:val="28"/>
          <w:szCs w:val="28"/>
        </w:rPr>
        <w:t>«</w:t>
      </w:r>
      <w:r w:rsidRPr="001017BB">
        <w:rPr>
          <w:rFonts w:ascii="Liberation Serif" w:hAnsi="Liberation Serif" w:cs="Liberation Serif"/>
          <w:color w:val="000000"/>
          <w:sz w:val="28"/>
          <w:szCs w:val="28"/>
        </w:rPr>
        <w:t>1) 2 792 291,6 тысяч рублей на 2021 год;</w:t>
      </w:r>
      <w:r w:rsidRPr="001017BB">
        <w:rPr>
          <w:rFonts w:ascii="Liberation Serif" w:hAnsi="Liberation Serif"/>
          <w:color w:val="000000"/>
          <w:sz w:val="28"/>
          <w:szCs w:val="28"/>
        </w:rPr>
        <w:t xml:space="preserve">»;  </w:t>
      </w:r>
    </w:p>
    <w:p w:rsidR="00276737" w:rsidRPr="001017BB" w:rsidRDefault="00233A7B" w:rsidP="00AD3750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8) </w:t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подпункт 1 пункта 12 решения изложить в следующей редакции:</w:t>
      </w:r>
    </w:p>
    <w:p w:rsidR="00276737" w:rsidRPr="001017BB" w:rsidRDefault="00276737" w:rsidP="00233A7B">
      <w:pPr>
        <w:pStyle w:val="a9"/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1017BB">
        <w:rPr>
          <w:rFonts w:ascii="Liberation Serif" w:hAnsi="Liberation Serif"/>
          <w:color w:val="000000"/>
          <w:sz w:val="28"/>
          <w:szCs w:val="28"/>
        </w:rPr>
        <w:t xml:space="preserve">«1) 580 729,2 тысяч рублей на 2021 год;»;  </w:t>
      </w:r>
    </w:p>
    <w:p w:rsidR="00276737" w:rsidRPr="000375EE" w:rsidRDefault="00233A7B" w:rsidP="00233A7B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color w:val="000000"/>
          <w:spacing w:val="-2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276737">
        <w:rPr>
          <w:rFonts w:ascii="Liberation Serif" w:hAnsi="Liberation Serif"/>
          <w:color w:val="000000"/>
          <w:sz w:val="28"/>
          <w:szCs w:val="28"/>
        </w:rPr>
        <w:t>9</w:t>
      </w:r>
      <w:r w:rsidR="00276737" w:rsidRPr="000375EE">
        <w:rPr>
          <w:rFonts w:ascii="Liberation Serif" w:hAnsi="Liberation Serif"/>
          <w:color w:val="000000"/>
          <w:sz w:val="28"/>
          <w:szCs w:val="28"/>
        </w:rPr>
        <w:t>)</w:t>
      </w:r>
      <w:r w:rsidR="00276737" w:rsidRPr="000375EE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276737" w:rsidRPr="000375EE">
        <w:rPr>
          <w:rFonts w:ascii="Liberation Serif" w:hAnsi="Liberation Serif"/>
          <w:color w:val="000000"/>
          <w:sz w:val="28"/>
          <w:szCs w:val="28"/>
        </w:rPr>
        <w:t>подпункт 1 пункта 14 решения изложить в следующей редакции:</w:t>
      </w:r>
      <w:r w:rsidR="00276737" w:rsidRPr="000375EE">
        <w:rPr>
          <w:rFonts w:ascii="Liberation Serif" w:hAnsi="Liberation Serif"/>
          <w:color w:val="000000"/>
          <w:spacing w:val="-2"/>
          <w:sz w:val="28"/>
          <w:szCs w:val="28"/>
        </w:rPr>
        <w:t xml:space="preserve"> </w:t>
      </w:r>
    </w:p>
    <w:p w:rsidR="00276737" w:rsidRPr="000375EE" w:rsidRDefault="00276737" w:rsidP="00233A7B">
      <w:pPr>
        <w:pStyle w:val="a9"/>
        <w:tabs>
          <w:tab w:val="left" w:pos="540"/>
          <w:tab w:val="left" w:pos="720"/>
          <w:tab w:val="left" w:pos="900"/>
        </w:tabs>
        <w:spacing w:after="0"/>
        <w:jc w:val="both"/>
        <w:rPr>
          <w:rFonts w:ascii="Liberation Serif" w:hAnsi="Liberation Serif"/>
          <w:color w:val="000000"/>
          <w:spacing w:val="-2"/>
          <w:sz w:val="28"/>
          <w:szCs w:val="28"/>
        </w:rPr>
      </w:pPr>
      <w:r w:rsidRPr="000375EE">
        <w:rPr>
          <w:rFonts w:ascii="Liberation Serif" w:hAnsi="Liberation Serif"/>
          <w:color w:val="000000"/>
          <w:spacing w:val="-2"/>
          <w:sz w:val="28"/>
          <w:szCs w:val="28"/>
        </w:rPr>
        <w:t>«1)</w:t>
      </w:r>
      <w:r w:rsidRPr="000375EE">
        <w:rPr>
          <w:rFonts w:ascii="Liberation Serif" w:hAnsi="Liberation Serif"/>
          <w:color w:val="000000"/>
          <w:sz w:val="28"/>
          <w:szCs w:val="28"/>
        </w:rPr>
        <w:t> 601,2 тысяч рублей на 2021 год;»;</w:t>
      </w:r>
    </w:p>
    <w:p w:rsidR="00276737" w:rsidRPr="000375EE" w:rsidRDefault="00276737" w:rsidP="00AD3750">
      <w:pPr>
        <w:pStyle w:val="a4"/>
        <w:tabs>
          <w:tab w:val="left" w:pos="0"/>
        </w:tabs>
        <w:rPr>
          <w:rFonts w:ascii="Liberation Serif" w:hAnsi="Liberation Serif"/>
          <w:color w:val="000000"/>
          <w:spacing w:val="-2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10</w:t>
      </w:r>
      <w:r w:rsidRPr="000375EE">
        <w:rPr>
          <w:rFonts w:ascii="Liberation Serif" w:hAnsi="Liberation Serif"/>
          <w:color w:val="000000"/>
          <w:sz w:val="28"/>
          <w:szCs w:val="28"/>
        </w:rPr>
        <w:t>) подпункты 1,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0375EE">
        <w:rPr>
          <w:rFonts w:ascii="Liberation Serif" w:hAnsi="Liberation Serif"/>
          <w:color w:val="000000"/>
          <w:sz w:val="28"/>
          <w:szCs w:val="28"/>
        </w:rPr>
        <w:t>2 пункта 15 решения изложить в следующей редакции:</w:t>
      </w:r>
      <w:r w:rsidRPr="000375EE">
        <w:rPr>
          <w:rFonts w:ascii="Liberation Serif" w:hAnsi="Liberation Serif"/>
          <w:color w:val="000000"/>
          <w:spacing w:val="-2"/>
          <w:sz w:val="28"/>
          <w:szCs w:val="28"/>
        </w:rPr>
        <w:t xml:space="preserve"> </w:t>
      </w:r>
    </w:p>
    <w:p w:rsidR="00276737" w:rsidRDefault="00276737" w:rsidP="00233A7B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0375EE">
        <w:rPr>
          <w:rFonts w:ascii="Liberation Serif" w:hAnsi="Liberation Serif"/>
          <w:color w:val="000000"/>
          <w:spacing w:val="-2"/>
          <w:sz w:val="28"/>
          <w:szCs w:val="28"/>
        </w:rPr>
        <w:t>«1</w:t>
      </w:r>
      <w:r w:rsidRPr="00EC4571">
        <w:rPr>
          <w:rFonts w:ascii="Liberation Serif" w:hAnsi="Liberation Serif"/>
          <w:spacing w:val="-2"/>
          <w:sz w:val="28"/>
          <w:szCs w:val="28"/>
        </w:rPr>
        <w:t>)</w:t>
      </w:r>
      <w:r w:rsidRPr="00EC4571">
        <w:rPr>
          <w:rFonts w:ascii="Liberation Serif" w:hAnsi="Liberation Serif"/>
          <w:sz w:val="28"/>
          <w:szCs w:val="28"/>
        </w:rPr>
        <w:t>  672 961,6 тысяч рублей на 2021 год;</w:t>
      </w:r>
    </w:p>
    <w:p w:rsidR="00276737" w:rsidRDefault="00276737" w:rsidP="00233A7B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258 462,1</w:t>
      </w:r>
      <w:r w:rsidRPr="00D44A2E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тысяч рублей на 2022</w:t>
      </w:r>
      <w:r w:rsidRPr="00EC4571">
        <w:rPr>
          <w:rFonts w:ascii="Liberation Serif" w:hAnsi="Liberation Serif"/>
          <w:sz w:val="28"/>
          <w:szCs w:val="28"/>
        </w:rPr>
        <w:t xml:space="preserve"> год</w:t>
      </w:r>
      <w:r>
        <w:rPr>
          <w:rFonts w:ascii="Liberation Serif" w:hAnsi="Liberation Serif"/>
          <w:sz w:val="28"/>
          <w:szCs w:val="28"/>
        </w:rPr>
        <w:t>.</w:t>
      </w:r>
      <w:r w:rsidRPr="00EC4571">
        <w:rPr>
          <w:rFonts w:ascii="Liberation Serif" w:hAnsi="Liberation Serif"/>
          <w:sz w:val="28"/>
          <w:szCs w:val="28"/>
        </w:rPr>
        <w:t>»;</w:t>
      </w:r>
    </w:p>
    <w:p w:rsidR="00276737" w:rsidRPr="00E4429E" w:rsidRDefault="00276737" w:rsidP="00AD3750">
      <w:pPr>
        <w:pStyle w:val="a4"/>
        <w:tabs>
          <w:tab w:val="left" w:pos="0"/>
        </w:tabs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11</w:t>
      </w:r>
      <w:r w:rsidRPr="00847CB2">
        <w:rPr>
          <w:rFonts w:ascii="Liberation Serif" w:hAnsi="Liberation Serif"/>
          <w:sz w:val="28"/>
          <w:szCs w:val="28"/>
        </w:rPr>
        <w:t>)</w:t>
      </w:r>
      <w:r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E4429E">
        <w:rPr>
          <w:rFonts w:ascii="Liberation Serif" w:hAnsi="Liberation Serif"/>
          <w:color w:val="000000"/>
          <w:sz w:val="28"/>
          <w:szCs w:val="28"/>
        </w:rPr>
        <w:t>подпункт</w:t>
      </w:r>
      <w:r w:rsidRPr="00E4429E">
        <w:rPr>
          <w:rFonts w:ascii="Liberation Serif" w:hAnsi="Liberation Serif"/>
          <w:sz w:val="28"/>
          <w:szCs w:val="28"/>
        </w:rPr>
        <w:t> 1 пункта 2</w:t>
      </w:r>
      <w:r>
        <w:rPr>
          <w:rFonts w:ascii="Liberation Serif" w:hAnsi="Liberation Serif"/>
          <w:sz w:val="28"/>
          <w:szCs w:val="28"/>
        </w:rPr>
        <w:t>1</w:t>
      </w:r>
      <w:r w:rsidRPr="00E4429E">
        <w:rPr>
          <w:rFonts w:ascii="Liberation Serif" w:hAnsi="Liberation Serif"/>
          <w:sz w:val="28"/>
          <w:szCs w:val="28"/>
        </w:rPr>
        <w:t> решения изложить в следующей редакции:</w:t>
      </w:r>
      <w:r w:rsidRPr="00E4429E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276737" w:rsidRDefault="00276737" w:rsidP="00233A7B">
      <w:pPr>
        <w:pStyle w:val="a9"/>
        <w:tabs>
          <w:tab w:val="left" w:pos="540"/>
          <w:tab w:val="left" w:pos="720"/>
          <w:tab w:val="left" w:pos="900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pacing w:val="-2"/>
          <w:sz w:val="28"/>
          <w:szCs w:val="28"/>
        </w:rPr>
        <w:t>«1)</w:t>
      </w:r>
      <w:r w:rsidRPr="00E4429E">
        <w:rPr>
          <w:rFonts w:ascii="Liberation Serif" w:hAnsi="Liberation Serif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>216,0</w:t>
      </w:r>
      <w:r w:rsidRPr="00E4429E">
        <w:rPr>
          <w:rFonts w:ascii="Liberation Serif" w:hAnsi="Liberation Serif"/>
          <w:sz w:val="28"/>
          <w:szCs w:val="28"/>
        </w:rPr>
        <w:t xml:space="preserve"> тысяч рублей на 2021 год;»</w:t>
      </w:r>
      <w:r w:rsidRPr="00E4429E">
        <w:rPr>
          <w:rFonts w:ascii="Liberation Serif" w:hAnsi="Liberation Serif"/>
          <w:spacing w:val="-2"/>
          <w:sz w:val="28"/>
          <w:szCs w:val="28"/>
        </w:rPr>
        <w:t xml:space="preserve">; </w:t>
      </w:r>
    </w:p>
    <w:p w:rsidR="00276737" w:rsidRPr="00E4429E" w:rsidRDefault="00276737" w:rsidP="00AD3750">
      <w:pPr>
        <w:pStyle w:val="a4"/>
        <w:tabs>
          <w:tab w:val="left" w:pos="0"/>
        </w:tabs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12</w:t>
      </w:r>
      <w:r w:rsidRPr="00847CB2">
        <w:rPr>
          <w:rFonts w:ascii="Liberation Serif" w:hAnsi="Liberation Serif"/>
          <w:sz w:val="28"/>
          <w:szCs w:val="28"/>
        </w:rPr>
        <w:t>)</w:t>
      </w:r>
      <w:r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E4429E">
        <w:rPr>
          <w:rFonts w:ascii="Liberation Serif" w:hAnsi="Liberation Serif"/>
          <w:color w:val="000000"/>
          <w:sz w:val="28"/>
          <w:szCs w:val="28"/>
        </w:rPr>
        <w:t>подпункт</w:t>
      </w:r>
      <w:r w:rsidRPr="00E4429E">
        <w:rPr>
          <w:rFonts w:ascii="Liberation Serif" w:hAnsi="Liberation Serif"/>
          <w:sz w:val="28"/>
          <w:szCs w:val="28"/>
        </w:rPr>
        <w:t> 1 пункта 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> решения изложить в следующей редакции:</w:t>
      </w:r>
      <w:r w:rsidRPr="00E4429E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276737" w:rsidRPr="00EC4571" w:rsidRDefault="00276737" w:rsidP="00233A7B">
      <w:pPr>
        <w:pStyle w:val="a9"/>
        <w:tabs>
          <w:tab w:val="left" w:pos="540"/>
          <w:tab w:val="left" w:pos="720"/>
          <w:tab w:val="left" w:pos="900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pacing w:val="-2"/>
          <w:sz w:val="28"/>
          <w:szCs w:val="28"/>
        </w:rPr>
        <w:t>«1)</w:t>
      </w:r>
      <w:r w:rsidRPr="00E4429E">
        <w:rPr>
          <w:rFonts w:ascii="Liberation Serif" w:hAnsi="Liberation Serif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>205,0</w:t>
      </w:r>
      <w:r w:rsidRPr="00E4429E">
        <w:rPr>
          <w:rFonts w:ascii="Liberation Serif" w:hAnsi="Liberation Serif"/>
          <w:sz w:val="28"/>
          <w:szCs w:val="28"/>
        </w:rPr>
        <w:t xml:space="preserve"> тысяч рублей на 2021 год;»</w:t>
      </w:r>
      <w:r w:rsidRPr="00E4429E">
        <w:rPr>
          <w:rFonts w:ascii="Liberation Serif" w:hAnsi="Liberation Serif"/>
          <w:spacing w:val="-2"/>
          <w:sz w:val="28"/>
          <w:szCs w:val="28"/>
        </w:rPr>
        <w:t xml:space="preserve">; </w:t>
      </w:r>
    </w:p>
    <w:p w:rsidR="00276737" w:rsidRPr="00E4429E" w:rsidRDefault="00276737" w:rsidP="00AD3750">
      <w:pPr>
        <w:pStyle w:val="a4"/>
        <w:tabs>
          <w:tab w:val="left" w:pos="0"/>
        </w:tabs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13</w:t>
      </w:r>
      <w:r w:rsidRPr="00847CB2">
        <w:rPr>
          <w:rFonts w:ascii="Liberation Serif" w:hAnsi="Liberation Serif"/>
          <w:sz w:val="28"/>
          <w:szCs w:val="28"/>
        </w:rPr>
        <w:t>)</w:t>
      </w:r>
      <w:r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E4429E">
        <w:rPr>
          <w:rFonts w:ascii="Liberation Serif" w:hAnsi="Liberation Serif"/>
          <w:color w:val="000000"/>
          <w:sz w:val="28"/>
          <w:szCs w:val="28"/>
        </w:rPr>
        <w:t>подпункт</w:t>
      </w:r>
      <w:r w:rsidRPr="00E4429E">
        <w:rPr>
          <w:rFonts w:ascii="Liberation Serif" w:hAnsi="Liberation Serif"/>
          <w:sz w:val="28"/>
          <w:szCs w:val="28"/>
        </w:rPr>
        <w:t> 1 пункта 24 решения изложить в следующей редакции:</w:t>
      </w:r>
      <w:r w:rsidRPr="00E4429E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276737" w:rsidRPr="00EC4571" w:rsidRDefault="00276737" w:rsidP="00233A7B">
      <w:pPr>
        <w:pStyle w:val="a9"/>
        <w:tabs>
          <w:tab w:val="left" w:pos="540"/>
          <w:tab w:val="left" w:pos="720"/>
          <w:tab w:val="left" w:pos="900"/>
        </w:tabs>
        <w:spacing w:after="0"/>
        <w:jc w:val="both"/>
        <w:rPr>
          <w:rFonts w:ascii="Liberation Serif" w:hAnsi="Liberation Serif"/>
          <w:spacing w:val="-2"/>
          <w:sz w:val="28"/>
          <w:szCs w:val="28"/>
        </w:rPr>
      </w:pPr>
      <w:r w:rsidRPr="00E4429E">
        <w:rPr>
          <w:rFonts w:ascii="Liberation Serif" w:hAnsi="Liberation Serif"/>
          <w:spacing w:val="-2"/>
          <w:sz w:val="28"/>
          <w:szCs w:val="28"/>
        </w:rPr>
        <w:t>«1)</w:t>
      </w:r>
      <w:r w:rsidRPr="00E4429E">
        <w:rPr>
          <w:rFonts w:ascii="Liberation Serif" w:hAnsi="Liberation Serif"/>
          <w:sz w:val="28"/>
          <w:szCs w:val="28"/>
        </w:rPr>
        <w:t> 48</w:t>
      </w:r>
      <w:r>
        <w:rPr>
          <w:rFonts w:ascii="Liberation Serif" w:hAnsi="Liberation Serif"/>
          <w:sz w:val="28"/>
          <w:szCs w:val="28"/>
        </w:rPr>
        <w:t> 754,5</w:t>
      </w:r>
      <w:r w:rsidRPr="00E4429E">
        <w:rPr>
          <w:rFonts w:ascii="Liberation Serif" w:hAnsi="Liberation Serif"/>
          <w:sz w:val="28"/>
          <w:szCs w:val="28"/>
        </w:rPr>
        <w:t xml:space="preserve"> тысяч рублей на 2021 год;»</w:t>
      </w:r>
      <w:r w:rsidRPr="00E4429E">
        <w:rPr>
          <w:rFonts w:ascii="Liberation Serif" w:hAnsi="Liberation Serif"/>
          <w:spacing w:val="-2"/>
          <w:sz w:val="28"/>
          <w:szCs w:val="28"/>
        </w:rPr>
        <w:t xml:space="preserve">; </w:t>
      </w:r>
    </w:p>
    <w:p w:rsidR="00276737" w:rsidRPr="00A62426" w:rsidRDefault="00276737" w:rsidP="00233A7B">
      <w:pPr>
        <w:pStyle w:val="a9"/>
        <w:tabs>
          <w:tab w:val="left" w:pos="-142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pacing w:val="-2"/>
          <w:sz w:val="28"/>
          <w:szCs w:val="28"/>
        </w:rPr>
        <w:t>14</w:t>
      </w:r>
      <w:r w:rsidRPr="00A62426">
        <w:rPr>
          <w:rFonts w:ascii="Liberation Serif" w:hAnsi="Liberation Serif"/>
          <w:spacing w:val="-2"/>
          <w:sz w:val="28"/>
          <w:szCs w:val="28"/>
        </w:rPr>
        <w:t>)</w:t>
      </w:r>
      <w:r w:rsidRPr="00A62426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E4429E">
        <w:rPr>
          <w:rFonts w:ascii="Liberation Serif" w:hAnsi="Liberation Serif"/>
          <w:color w:val="000000"/>
          <w:sz w:val="28"/>
          <w:szCs w:val="28"/>
        </w:rPr>
        <w:t>подпункт</w:t>
      </w:r>
      <w:r w:rsidRPr="00E4429E">
        <w:rPr>
          <w:rFonts w:ascii="Liberation Serif" w:hAnsi="Liberation Serif"/>
          <w:sz w:val="28"/>
          <w:szCs w:val="28"/>
        </w:rPr>
        <w:t> 1 пункта 2</w:t>
      </w:r>
      <w:r w:rsidRPr="00A62426">
        <w:rPr>
          <w:rFonts w:ascii="Liberation Serif" w:hAnsi="Liberation Serif"/>
          <w:sz w:val="28"/>
          <w:szCs w:val="28"/>
        </w:rPr>
        <w:t>6</w:t>
      </w:r>
      <w:r w:rsidRPr="00E4429E">
        <w:rPr>
          <w:rFonts w:ascii="Liberation Serif" w:hAnsi="Liberation Serif"/>
          <w:sz w:val="28"/>
          <w:szCs w:val="28"/>
        </w:rPr>
        <w:t> решения изложить в следующей редакции:</w:t>
      </w:r>
    </w:p>
    <w:p w:rsidR="00276737" w:rsidRDefault="00276737" w:rsidP="00233A7B">
      <w:pPr>
        <w:pStyle w:val="a9"/>
        <w:tabs>
          <w:tab w:val="left" w:pos="360"/>
          <w:tab w:val="left" w:pos="720"/>
          <w:tab w:val="left" w:pos="900"/>
        </w:tabs>
        <w:spacing w:after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E4429E">
        <w:rPr>
          <w:rFonts w:ascii="Liberation Serif" w:hAnsi="Liberation Serif"/>
          <w:spacing w:val="-2"/>
          <w:sz w:val="28"/>
          <w:szCs w:val="28"/>
        </w:rPr>
        <w:t>«</w:t>
      </w:r>
      <w:r>
        <w:rPr>
          <w:rFonts w:ascii="Liberation Serif" w:hAnsi="Liberation Serif" w:cs="Liberation Serif"/>
          <w:color w:val="000000"/>
          <w:sz w:val="28"/>
          <w:szCs w:val="28"/>
        </w:rPr>
        <w:t>1) 379,7 тысяч рублей на 2021 год;</w:t>
      </w:r>
      <w:r w:rsidRPr="00E4429E">
        <w:rPr>
          <w:rFonts w:ascii="Liberation Serif" w:hAnsi="Liberation Serif"/>
          <w:sz w:val="28"/>
          <w:szCs w:val="28"/>
        </w:rPr>
        <w:t>»</w:t>
      </w:r>
      <w:r w:rsidRPr="00E4429E">
        <w:rPr>
          <w:rFonts w:ascii="Liberation Serif" w:hAnsi="Liberation Serif"/>
          <w:spacing w:val="-2"/>
          <w:sz w:val="28"/>
          <w:szCs w:val="28"/>
        </w:rPr>
        <w:t>;</w:t>
      </w:r>
    </w:p>
    <w:p w:rsidR="00233A7B" w:rsidRDefault="00AD3750" w:rsidP="00AD3750">
      <w:pPr>
        <w:pStyle w:val="a4"/>
        <w:tabs>
          <w:tab w:val="left" w:pos="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color w:val="FF0000"/>
          <w:sz w:val="28"/>
          <w:szCs w:val="28"/>
        </w:rPr>
        <w:tab/>
      </w:r>
      <w:r w:rsidR="00276737">
        <w:rPr>
          <w:rFonts w:ascii="Liberation Serif" w:hAnsi="Liberation Serif"/>
          <w:sz w:val="28"/>
          <w:szCs w:val="28"/>
        </w:rPr>
        <w:t>15</w:t>
      </w:r>
      <w:r w:rsidR="00276737" w:rsidRPr="00A62426">
        <w:rPr>
          <w:rFonts w:ascii="Liberation Serif" w:hAnsi="Liberation Serif"/>
          <w:sz w:val="28"/>
          <w:szCs w:val="28"/>
        </w:rPr>
        <w:t>)</w:t>
      </w:r>
      <w:r w:rsidR="00276737" w:rsidRPr="00FA1B7F">
        <w:rPr>
          <w:rFonts w:ascii="Liberation Serif" w:hAnsi="Liberation Serif"/>
          <w:sz w:val="28"/>
          <w:szCs w:val="28"/>
        </w:rPr>
        <w:t xml:space="preserve"> пункт 27-1 решения изложить в следующей редакции:</w:t>
      </w:r>
      <w:r w:rsidR="00276737" w:rsidRPr="00FA1B7F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276737" w:rsidRPr="00233A7B" w:rsidRDefault="00276737" w:rsidP="00233A7B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 w:rsidRPr="00FA1B7F">
        <w:rPr>
          <w:rFonts w:ascii="Liberation Serif" w:hAnsi="Liberation Serif"/>
          <w:spacing w:val="-2"/>
          <w:sz w:val="28"/>
          <w:szCs w:val="28"/>
        </w:rPr>
        <w:t>«</w:t>
      </w:r>
      <w:r>
        <w:rPr>
          <w:rFonts w:ascii="Liberation Serif" w:hAnsi="Liberation Serif"/>
          <w:spacing w:val="-2"/>
          <w:sz w:val="28"/>
          <w:szCs w:val="28"/>
        </w:rPr>
        <w:t>27-1</w:t>
      </w:r>
      <w:r w:rsidR="00D72413">
        <w:rPr>
          <w:rFonts w:ascii="Liberation Serif" w:hAnsi="Liberation Serif"/>
          <w:spacing w:val="-2"/>
          <w:sz w:val="28"/>
          <w:szCs w:val="28"/>
        </w:rPr>
        <w:t>.</w:t>
      </w:r>
      <w:r>
        <w:rPr>
          <w:rFonts w:ascii="Liberation Serif" w:hAnsi="Liberation Serif"/>
          <w:spacing w:val="-2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Утвердить объем субсидий, предоставляемых юридическим лицам, индивидуальным предпринимателям в целях возмещения затрат на выполнение мероприятий по приспособлению жилых помещений инвалидов и общего имущества в многоквартирных домах, в которых проживают инвалиды, </w:t>
      </w:r>
      <w:r w:rsidR="00233A7B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с учетом потребностей инвалидов в рамках реализации муниципальной программы «Обеспечение функционирования жилищного хозяйства в Каменск-Уральском городском округе на 2020-2026 годы»:</w:t>
      </w:r>
    </w:p>
    <w:p w:rsidR="00276737" w:rsidRDefault="00276737" w:rsidP="00AD3750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 6059,6 тысяч рублей на 2021 год;</w:t>
      </w:r>
    </w:p>
    <w:p w:rsidR="00276737" w:rsidRDefault="00276737" w:rsidP="00AD3750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>
        <w:rPr>
          <w:rFonts w:ascii="Liberation Serif" w:hAnsi="Liberation Serif"/>
          <w:sz w:val="28"/>
          <w:szCs w:val="28"/>
        </w:rPr>
        <w:t>8 681,4 тысяч рублей на 2022 год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276737" w:rsidRDefault="00276737" w:rsidP="00AD3750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3) 9890,0 тысяч рублей на 2023 год.</w:t>
      </w:r>
    </w:p>
    <w:p w:rsidR="00276737" w:rsidRDefault="00276737" w:rsidP="00233A7B">
      <w:pPr>
        <w:autoSpaceDE w:val="0"/>
        <w:autoSpaceDN w:val="0"/>
        <w:adjustRightInd w:val="0"/>
        <w:ind w:firstLine="53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</w:t>
      </w:r>
      <w:r w:rsidRPr="00FF14A4">
        <w:rPr>
          <w:rFonts w:ascii="Liberation Serif" w:hAnsi="Liberation Serif" w:cs="Liberation Serif"/>
          <w:sz w:val="28"/>
          <w:szCs w:val="28"/>
        </w:rPr>
        <w:t>.</w:t>
      </w:r>
      <w:r w:rsidRPr="00FF14A4">
        <w:rPr>
          <w:rFonts w:ascii="Liberation Serif" w:hAnsi="Liberation Serif"/>
          <w:sz w:val="28"/>
          <w:szCs w:val="28"/>
        </w:rPr>
        <w:t>»;</w:t>
      </w:r>
    </w:p>
    <w:p w:rsidR="00276737" w:rsidRDefault="00276737" w:rsidP="004E4ABD">
      <w:pPr>
        <w:pStyle w:val="a4"/>
        <w:tabs>
          <w:tab w:val="left" w:pos="360"/>
          <w:tab w:val="left" w:pos="540"/>
          <w:tab w:val="left" w:pos="720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16) Приложение 2 к решению «Свод доходов бюджета Каменск-Уральского городского округа на 2021 год» изложить в новой редакции согласно Приложению 1 к настоящему решению;</w:t>
      </w:r>
    </w:p>
    <w:p w:rsidR="00276737" w:rsidRPr="00FA1B7F" w:rsidRDefault="00AD3750" w:rsidP="00AD3750">
      <w:pPr>
        <w:pStyle w:val="a4"/>
        <w:tabs>
          <w:tab w:val="left" w:pos="0"/>
        </w:tabs>
        <w:ind w:firstLine="0"/>
        <w:rPr>
          <w:rFonts w:ascii="Liberation Serif" w:hAnsi="Liberation Serif"/>
          <w:color w:val="FF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1</w:t>
      </w:r>
      <w:r w:rsidR="00276737">
        <w:rPr>
          <w:rFonts w:ascii="Liberation Serif" w:hAnsi="Liberation Serif"/>
          <w:color w:val="000000"/>
          <w:sz w:val="28"/>
          <w:szCs w:val="28"/>
        </w:rPr>
        <w:t>7</w:t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) Приложение</w:t>
      </w:r>
      <w:r>
        <w:rPr>
          <w:rFonts w:ascii="Liberation Serif" w:hAnsi="Liberation Serif"/>
          <w:sz w:val="28"/>
          <w:szCs w:val="28"/>
        </w:rPr>
        <w:t xml:space="preserve"> 5 </w:t>
      </w:r>
      <w:r w:rsidR="00276737" w:rsidRPr="00BF0D38">
        <w:rPr>
          <w:rFonts w:ascii="Liberation Serif" w:hAnsi="Liberation Serif"/>
          <w:sz w:val="28"/>
          <w:szCs w:val="28"/>
        </w:rPr>
        <w:t>к решению «Распределение бюджет</w:t>
      </w:r>
      <w:r w:rsidR="00233A7B">
        <w:rPr>
          <w:rFonts w:ascii="Liberation Serif" w:hAnsi="Liberation Serif"/>
          <w:sz w:val="28"/>
          <w:szCs w:val="28"/>
        </w:rPr>
        <w:t xml:space="preserve">ных ассигнований </w:t>
      </w:r>
      <w:r w:rsidR="00233A7B">
        <w:rPr>
          <w:rFonts w:ascii="Liberation Serif" w:hAnsi="Liberation Serif"/>
          <w:sz w:val="28"/>
          <w:szCs w:val="28"/>
        </w:rPr>
        <w:br/>
        <w:t xml:space="preserve">по разделам, </w:t>
      </w:r>
      <w:r w:rsidR="00276737" w:rsidRPr="00BF0D38">
        <w:rPr>
          <w:rFonts w:ascii="Liberation Serif" w:hAnsi="Liberation Serif"/>
          <w:sz w:val="28"/>
          <w:szCs w:val="28"/>
        </w:rPr>
        <w:t>по</w:t>
      </w:r>
      <w:r w:rsidR="00233A7B">
        <w:rPr>
          <w:rFonts w:ascii="Liberation Serif" w:hAnsi="Liberation Serif"/>
          <w:sz w:val="28"/>
          <w:szCs w:val="28"/>
        </w:rPr>
        <w:t>дразделам, целевым статьям (муниципальным</w:t>
      </w:r>
      <w:r w:rsidR="00276737" w:rsidRPr="00BF0D38">
        <w:rPr>
          <w:rFonts w:ascii="Liberation Serif" w:hAnsi="Liberation Serif"/>
          <w:sz w:val="28"/>
          <w:szCs w:val="28"/>
        </w:rPr>
        <w:t xml:space="preserve"> про</w:t>
      </w:r>
      <w:r w:rsidR="00233A7B">
        <w:rPr>
          <w:rFonts w:ascii="Liberation Serif" w:hAnsi="Liberation Serif"/>
          <w:sz w:val="28"/>
          <w:szCs w:val="28"/>
        </w:rPr>
        <w:t xml:space="preserve">граммам </w:t>
      </w:r>
      <w:r w:rsidR="00233A7B">
        <w:rPr>
          <w:rFonts w:ascii="Liberation Serif" w:hAnsi="Liberation Serif"/>
          <w:sz w:val="28"/>
          <w:szCs w:val="28"/>
        </w:rPr>
        <w:br/>
        <w:t xml:space="preserve">и непрограммным направлениям деятельности), группам </w:t>
      </w:r>
      <w:r w:rsidR="00276737" w:rsidRPr="00BF0D38">
        <w:rPr>
          <w:rFonts w:ascii="Liberation Serif" w:hAnsi="Liberation Serif"/>
          <w:sz w:val="28"/>
          <w:szCs w:val="28"/>
        </w:rPr>
        <w:t xml:space="preserve">(группам </w:t>
      </w:r>
      <w:r w:rsidR="00233A7B">
        <w:rPr>
          <w:rFonts w:ascii="Liberation Serif" w:hAnsi="Liberation Serif"/>
          <w:sz w:val="28"/>
          <w:szCs w:val="28"/>
        </w:rPr>
        <w:br/>
      </w:r>
      <w:r w:rsidR="00276737" w:rsidRPr="00BF0D38">
        <w:rPr>
          <w:rFonts w:ascii="Liberation Serif" w:hAnsi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2021 год» изложить в новой редакции</w:t>
      </w:r>
      <w:r w:rsidR="00276737" w:rsidRPr="00FA1B7F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276737" w:rsidRPr="00BF0D38">
        <w:rPr>
          <w:rFonts w:ascii="Liberation Serif" w:hAnsi="Liberation Serif"/>
          <w:sz w:val="28"/>
          <w:szCs w:val="28"/>
        </w:rPr>
        <w:t>согласно Приложению</w:t>
      </w:r>
      <w:r w:rsidR="00276737" w:rsidRPr="00FA1B7F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276737" w:rsidRPr="006A6BF2">
        <w:rPr>
          <w:rFonts w:ascii="Liberation Serif" w:hAnsi="Liberation Serif"/>
          <w:sz w:val="28"/>
          <w:szCs w:val="28"/>
        </w:rPr>
        <w:t>2</w:t>
      </w:r>
      <w:r w:rsidR="00276737" w:rsidRPr="00FA1B7F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276737" w:rsidRPr="00BF0D38">
        <w:rPr>
          <w:rFonts w:ascii="Liberation Serif" w:hAnsi="Liberation Serif"/>
          <w:sz w:val="28"/>
          <w:szCs w:val="28"/>
        </w:rPr>
        <w:t>к настоящему решению;</w:t>
      </w:r>
    </w:p>
    <w:p w:rsidR="00276737" w:rsidRPr="00FA1B7F" w:rsidRDefault="00AD3750" w:rsidP="00AD3750">
      <w:pPr>
        <w:tabs>
          <w:tab w:val="left" w:pos="-142"/>
          <w:tab w:val="left" w:pos="0"/>
        </w:tabs>
        <w:jc w:val="both"/>
        <w:rPr>
          <w:rFonts w:ascii="Liberation Serif" w:hAnsi="Liberation Serif"/>
          <w:color w:val="FF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1</w:t>
      </w:r>
      <w:r w:rsidR="00276737">
        <w:rPr>
          <w:rFonts w:ascii="Liberation Serif" w:hAnsi="Liberation Serif"/>
          <w:color w:val="000000"/>
          <w:sz w:val="28"/>
          <w:szCs w:val="28"/>
        </w:rPr>
        <w:t>8</w:t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) Приложение</w:t>
      </w:r>
      <w:r>
        <w:rPr>
          <w:rFonts w:ascii="Liberation Serif" w:hAnsi="Liberation Serif"/>
          <w:sz w:val="28"/>
          <w:szCs w:val="28"/>
        </w:rPr>
        <w:t xml:space="preserve"> 6 </w:t>
      </w:r>
      <w:r w:rsidR="00276737" w:rsidRPr="006A6BF2">
        <w:rPr>
          <w:rFonts w:ascii="Liberation Serif" w:hAnsi="Liberation Serif"/>
          <w:sz w:val="28"/>
          <w:szCs w:val="28"/>
        </w:rPr>
        <w:t xml:space="preserve">к решению «Распределение бюджетных ассигнований </w:t>
      </w:r>
      <w:r w:rsidR="00233A7B">
        <w:rPr>
          <w:rFonts w:ascii="Liberation Serif" w:hAnsi="Liberation Serif"/>
          <w:sz w:val="28"/>
          <w:szCs w:val="28"/>
        </w:rPr>
        <w:br/>
      </w:r>
      <w:r w:rsidR="00276737" w:rsidRPr="006A6BF2">
        <w:rPr>
          <w:rFonts w:ascii="Liberation Serif" w:hAnsi="Liberation Serif"/>
          <w:sz w:val="28"/>
          <w:szCs w:val="28"/>
        </w:rPr>
        <w:t xml:space="preserve">по разделам, подразделам, целевым статьям (муниципальным программам </w:t>
      </w:r>
      <w:r w:rsidR="00233A7B">
        <w:rPr>
          <w:rFonts w:ascii="Liberation Serif" w:hAnsi="Liberation Serif"/>
          <w:sz w:val="28"/>
          <w:szCs w:val="28"/>
        </w:rPr>
        <w:br/>
      </w:r>
      <w:r w:rsidR="00276737" w:rsidRPr="006A6BF2">
        <w:rPr>
          <w:rFonts w:ascii="Liberation Serif" w:hAnsi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233A7B">
        <w:rPr>
          <w:rFonts w:ascii="Liberation Serif" w:hAnsi="Liberation Serif"/>
          <w:sz w:val="28"/>
          <w:szCs w:val="28"/>
        </w:rPr>
        <w:br/>
      </w:r>
      <w:r w:rsidR="00276737" w:rsidRPr="006A6BF2">
        <w:rPr>
          <w:rFonts w:ascii="Liberation Serif" w:hAnsi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2022 и 2023 годы» изложить в новой редакции согласно Приложению 3 к настоящему решению;</w:t>
      </w:r>
    </w:p>
    <w:p w:rsidR="00276737" w:rsidRPr="00BF0D38" w:rsidRDefault="00AD3750" w:rsidP="00AD375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lastRenderedPageBreak/>
        <w:tab/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1</w:t>
      </w:r>
      <w:r w:rsidR="00276737">
        <w:rPr>
          <w:rFonts w:ascii="Liberation Serif" w:hAnsi="Liberation Serif"/>
          <w:color w:val="000000"/>
          <w:sz w:val="28"/>
          <w:szCs w:val="28"/>
        </w:rPr>
        <w:t>9</w:t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) Приложение 7 к решению «Ведомственная структура расходов бюджета</w:t>
      </w:r>
      <w:r w:rsidR="00233A7B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Каменск</w:t>
      </w:r>
      <w:r w:rsidR="00233A7B">
        <w:rPr>
          <w:rFonts w:ascii="Liberation Serif" w:hAnsi="Liberation Serif"/>
          <w:sz w:val="28"/>
          <w:szCs w:val="28"/>
        </w:rPr>
        <w:t xml:space="preserve">-Уральского городского округа на 2021 год» </w:t>
      </w:r>
      <w:r w:rsidR="00276737" w:rsidRPr="00BF0D38">
        <w:rPr>
          <w:rFonts w:ascii="Liberation Serif" w:hAnsi="Liberation Serif"/>
          <w:sz w:val="28"/>
          <w:szCs w:val="28"/>
        </w:rPr>
        <w:t>изложить в новой редакции согласно Приложению</w:t>
      </w:r>
      <w:r w:rsidR="00276737" w:rsidRPr="00FA1B7F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276737" w:rsidRPr="006A6BF2">
        <w:rPr>
          <w:rFonts w:ascii="Liberation Serif" w:hAnsi="Liberation Serif"/>
          <w:sz w:val="28"/>
          <w:szCs w:val="28"/>
        </w:rPr>
        <w:t>4</w:t>
      </w:r>
      <w:r w:rsidR="00276737" w:rsidRPr="00FA1B7F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276737" w:rsidRPr="00BF0D38">
        <w:rPr>
          <w:rFonts w:ascii="Liberation Serif" w:hAnsi="Liberation Serif"/>
          <w:sz w:val="28"/>
          <w:szCs w:val="28"/>
        </w:rPr>
        <w:t>к настоящему решению;</w:t>
      </w:r>
    </w:p>
    <w:p w:rsidR="00276737" w:rsidRPr="001017BB" w:rsidRDefault="00AD3750" w:rsidP="00AD3750">
      <w:pPr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276737">
        <w:rPr>
          <w:rFonts w:ascii="Liberation Serif" w:hAnsi="Liberation Serif"/>
          <w:color w:val="000000"/>
          <w:sz w:val="28"/>
          <w:szCs w:val="28"/>
        </w:rPr>
        <w:t>20</w:t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) Приложение 8 к решению «Ведомственная структура расходов бюджета  Каменск-Уральского городского округа на 2022 и 2023 годы» изложить в новой редакции согласно Приложению 5 к настоящему решению;</w:t>
      </w:r>
    </w:p>
    <w:p w:rsidR="00276737" w:rsidRPr="001017BB" w:rsidRDefault="00AD3750" w:rsidP="00AD3750">
      <w:pPr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276737">
        <w:rPr>
          <w:rFonts w:ascii="Liberation Serif" w:hAnsi="Liberation Serif"/>
          <w:color w:val="000000"/>
          <w:sz w:val="28"/>
          <w:szCs w:val="28"/>
        </w:rPr>
        <w:t>21</w:t>
      </w:r>
      <w:r w:rsidR="00233A7B">
        <w:rPr>
          <w:rFonts w:ascii="Liberation Serif" w:hAnsi="Liberation Serif"/>
          <w:color w:val="000000"/>
          <w:sz w:val="28"/>
          <w:szCs w:val="28"/>
        </w:rPr>
        <w:t>) </w:t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Приложение 9 к решению «П</w:t>
      </w:r>
      <w:r w:rsidR="005B2021">
        <w:rPr>
          <w:rFonts w:ascii="Liberation Serif" w:hAnsi="Liberation Serif"/>
          <w:color w:val="000000"/>
          <w:sz w:val="28"/>
          <w:szCs w:val="28"/>
        </w:rPr>
        <w:t xml:space="preserve">еречень муниципальных программ </w:t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Каменск-Уральского городского округа, под</w:t>
      </w:r>
      <w:r w:rsidR="005B2021">
        <w:rPr>
          <w:rFonts w:ascii="Liberation Serif" w:hAnsi="Liberation Serif"/>
          <w:color w:val="000000"/>
          <w:sz w:val="28"/>
          <w:szCs w:val="28"/>
        </w:rPr>
        <w:t xml:space="preserve">лежащих реализации в 2021 году» </w:t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изложить в новой редакции согласно Приложению 6 к настоящему решению;</w:t>
      </w:r>
    </w:p>
    <w:p w:rsidR="00276737" w:rsidRDefault="00AD3750" w:rsidP="00AD375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2</w:t>
      </w:r>
      <w:r w:rsidR="00276737">
        <w:rPr>
          <w:rFonts w:ascii="Liberation Serif" w:hAnsi="Liberation Serif"/>
          <w:color w:val="000000"/>
          <w:sz w:val="28"/>
          <w:szCs w:val="28"/>
        </w:rPr>
        <w:t>2</w:t>
      </w:r>
      <w:r w:rsidR="00233A7B">
        <w:rPr>
          <w:rFonts w:ascii="Liberation Serif" w:hAnsi="Liberation Serif"/>
          <w:color w:val="000000"/>
          <w:sz w:val="28"/>
          <w:szCs w:val="28"/>
        </w:rPr>
        <w:t>) </w:t>
      </w:r>
      <w:r w:rsidR="00276737" w:rsidRPr="001017BB">
        <w:rPr>
          <w:rFonts w:ascii="Liberation Serif" w:hAnsi="Liberation Serif"/>
          <w:color w:val="000000"/>
          <w:sz w:val="28"/>
          <w:szCs w:val="28"/>
        </w:rPr>
        <w:t>Приложение 10 к решению «Перечень муниципальных программ Каменск-Уральск городского округа, подлежащих реализации в 2022 и 2023 годах» изложить</w:t>
      </w:r>
      <w:r w:rsidR="00276737" w:rsidRPr="006A6BF2">
        <w:rPr>
          <w:rFonts w:ascii="Liberation Serif" w:hAnsi="Liberation Serif"/>
          <w:sz w:val="28"/>
          <w:szCs w:val="28"/>
        </w:rPr>
        <w:t xml:space="preserve"> в новой редакции согласно Приложению 7 к настоящему решению</w:t>
      </w:r>
      <w:r w:rsidR="00276737">
        <w:rPr>
          <w:rFonts w:ascii="Liberation Serif" w:hAnsi="Liberation Serif"/>
          <w:sz w:val="28"/>
          <w:szCs w:val="28"/>
        </w:rPr>
        <w:t>;</w:t>
      </w:r>
    </w:p>
    <w:p w:rsidR="00276737" w:rsidRPr="006A6BF2" w:rsidRDefault="00AD3750" w:rsidP="00AD375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276737">
        <w:rPr>
          <w:rFonts w:ascii="Liberation Serif" w:hAnsi="Liberation Serif"/>
          <w:sz w:val="28"/>
          <w:szCs w:val="28"/>
        </w:rPr>
        <w:t xml:space="preserve">23) </w:t>
      </w:r>
      <w:r w:rsidR="00276737" w:rsidRPr="0042224C">
        <w:rPr>
          <w:rFonts w:ascii="Liberation Serif" w:hAnsi="Liberation Serif"/>
          <w:sz w:val="28"/>
          <w:szCs w:val="28"/>
        </w:rPr>
        <w:t>Приложение 11 к решению «Свод источни</w:t>
      </w:r>
      <w:r w:rsidR="00233A7B">
        <w:rPr>
          <w:rFonts w:ascii="Liberation Serif" w:hAnsi="Liberation Serif"/>
          <w:sz w:val="28"/>
          <w:szCs w:val="28"/>
        </w:rPr>
        <w:t xml:space="preserve">ков внутреннего финансирования дефицита </w:t>
      </w:r>
      <w:r w:rsidR="00276737" w:rsidRPr="0042224C">
        <w:rPr>
          <w:rFonts w:ascii="Liberation Serif" w:hAnsi="Liberation Serif"/>
          <w:sz w:val="28"/>
          <w:szCs w:val="28"/>
        </w:rPr>
        <w:t xml:space="preserve">бюджета Каменск-Уральского городского округа </w:t>
      </w:r>
      <w:r w:rsidR="00233A7B">
        <w:rPr>
          <w:rFonts w:ascii="Liberation Serif" w:hAnsi="Liberation Serif"/>
          <w:sz w:val="28"/>
          <w:szCs w:val="28"/>
        </w:rPr>
        <w:br/>
      </w:r>
      <w:r w:rsidR="00276737" w:rsidRPr="0042224C">
        <w:rPr>
          <w:rFonts w:ascii="Liberation Serif" w:hAnsi="Liberation Serif"/>
          <w:sz w:val="28"/>
          <w:szCs w:val="28"/>
        </w:rPr>
        <w:t>на 2021</w:t>
      </w:r>
      <w:r w:rsidR="00276737">
        <w:rPr>
          <w:rFonts w:ascii="Liberation Serif" w:hAnsi="Liberation Serif"/>
          <w:sz w:val="28"/>
          <w:szCs w:val="28"/>
        </w:rPr>
        <w:t xml:space="preserve"> </w:t>
      </w:r>
      <w:r w:rsidR="00276737" w:rsidRPr="0042224C">
        <w:rPr>
          <w:rFonts w:ascii="Liberation Serif" w:hAnsi="Liberation Serif"/>
          <w:sz w:val="28"/>
          <w:szCs w:val="28"/>
        </w:rPr>
        <w:t>год» изложить в новой редакции согласно Приложению 8 к настоящему решению.</w:t>
      </w:r>
    </w:p>
    <w:p w:rsidR="00276737" w:rsidRPr="007F41D2" w:rsidRDefault="00AD3750" w:rsidP="00AD3750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276737" w:rsidRPr="007F41D2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276737" w:rsidRPr="007F41D2" w:rsidRDefault="00233A7B" w:rsidP="00233A7B">
      <w:pPr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AD3750">
        <w:rPr>
          <w:rFonts w:ascii="Liberation Serif" w:hAnsi="Liberation Serif" w:cs="Liberation Serif"/>
          <w:sz w:val="28"/>
          <w:szCs w:val="28"/>
        </w:rPr>
        <w:t xml:space="preserve">3. Контроль </w:t>
      </w:r>
      <w:r w:rsidR="00276737" w:rsidRPr="007F41D2">
        <w:rPr>
          <w:rFonts w:ascii="Liberation Serif" w:hAnsi="Liberation Serif" w:cs="Liberation Serif"/>
          <w:sz w:val="28"/>
          <w:szCs w:val="28"/>
        </w:rPr>
        <w:t>ис</w:t>
      </w:r>
      <w:r w:rsidR="00AD3750">
        <w:rPr>
          <w:rFonts w:ascii="Liberation Serif" w:hAnsi="Liberation Serif" w:cs="Liberation Serif"/>
          <w:sz w:val="28"/>
          <w:szCs w:val="28"/>
        </w:rPr>
        <w:t xml:space="preserve">полнения настоящего решения возложить на </w:t>
      </w:r>
      <w:r w:rsidR="00276737" w:rsidRPr="007F41D2">
        <w:rPr>
          <w:rFonts w:ascii="Liberation Serif" w:hAnsi="Liberation Serif" w:cs="Liberation Serif"/>
          <w:sz w:val="28"/>
          <w:szCs w:val="28"/>
        </w:rPr>
        <w:t xml:space="preserve">комитет </w:t>
      </w:r>
      <w:r>
        <w:rPr>
          <w:rFonts w:ascii="Liberation Serif" w:hAnsi="Liberation Serif" w:cs="Liberation Serif"/>
          <w:sz w:val="28"/>
          <w:szCs w:val="28"/>
        </w:rPr>
        <w:br/>
      </w:r>
      <w:r w:rsidR="00276737" w:rsidRPr="007F41D2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233A7B" w:rsidRDefault="00233A7B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233A7B" w:rsidRDefault="00233A7B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276737" w:rsidRPr="007F41D2" w:rsidRDefault="00276737" w:rsidP="00133698">
      <w:pPr>
        <w:jc w:val="both"/>
        <w:rPr>
          <w:rFonts w:ascii="Liberation Serif" w:hAnsi="Liberation Serif"/>
          <w:sz w:val="28"/>
          <w:szCs w:val="28"/>
        </w:rPr>
      </w:pPr>
      <w:r w:rsidRPr="007F41D2">
        <w:rPr>
          <w:rFonts w:ascii="Liberation Serif" w:hAnsi="Liberation Serif"/>
          <w:sz w:val="28"/>
          <w:szCs w:val="28"/>
        </w:rPr>
        <w:t>Председатель Думы</w:t>
      </w:r>
    </w:p>
    <w:p w:rsidR="00276737" w:rsidRPr="007F41D2" w:rsidRDefault="00276737" w:rsidP="00133698">
      <w:pPr>
        <w:jc w:val="both"/>
        <w:rPr>
          <w:rFonts w:ascii="Liberation Serif" w:hAnsi="Liberation Serif"/>
          <w:sz w:val="28"/>
          <w:szCs w:val="28"/>
        </w:rPr>
      </w:pPr>
      <w:r w:rsidRPr="007F41D2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233A7B">
        <w:rPr>
          <w:rFonts w:ascii="Liberation Serif" w:hAnsi="Liberation Serif"/>
          <w:sz w:val="28"/>
          <w:szCs w:val="28"/>
        </w:rPr>
        <w:tab/>
      </w:r>
      <w:r w:rsidR="00233A7B">
        <w:rPr>
          <w:rFonts w:ascii="Liberation Serif" w:hAnsi="Liberation Serif"/>
          <w:sz w:val="28"/>
          <w:szCs w:val="28"/>
        </w:rPr>
        <w:tab/>
      </w:r>
      <w:r w:rsidR="00233A7B">
        <w:rPr>
          <w:rFonts w:ascii="Liberation Serif" w:hAnsi="Liberation Serif"/>
          <w:sz w:val="28"/>
          <w:szCs w:val="28"/>
        </w:rPr>
        <w:tab/>
      </w:r>
      <w:r w:rsidR="00233A7B">
        <w:rPr>
          <w:rFonts w:ascii="Liberation Serif" w:hAnsi="Liberation Serif"/>
          <w:sz w:val="28"/>
          <w:szCs w:val="28"/>
        </w:rPr>
        <w:tab/>
        <w:t xml:space="preserve">         </w:t>
      </w:r>
      <w:r w:rsidRPr="007F41D2">
        <w:rPr>
          <w:rFonts w:ascii="Liberation Serif" w:hAnsi="Liberation Serif"/>
          <w:sz w:val="28"/>
          <w:szCs w:val="28"/>
        </w:rPr>
        <w:t>В.И. Пермяков</w:t>
      </w:r>
    </w:p>
    <w:p w:rsidR="00276737" w:rsidRPr="00FA1B7F" w:rsidRDefault="00276737" w:rsidP="00133698">
      <w:pPr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276737" w:rsidRPr="007F41D2" w:rsidRDefault="00276737" w:rsidP="00FD67D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7F41D2">
        <w:rPr>
          <w:rFonts w:ascii="Liberation Serif" w:hAnsi="Liberation Serif"/>
          <w:sz w:val="28"/>
          <w:szCs w:val="28"/>
        </w:rPr>
        <w:t>Глава</w:t>
      </w:r>
    </w:p>
    <w:p w:rsidR="00276737" w:rsidRPr="007F41D2" w:rsidRDefault="00276737" w:rsidP="008F369C">
      <w:pPr>
        <w:jc w:val="both"/>
        <w:rPr>
          <w:rFonts w:ascii="Liberation Serif" w:hAnsi="Liberation Serif"/>
          <w:sz w:val="28"/>
          <w:szCs w:val="28"/>
        </w:rPr>
      </w:pPr>
      <w:r w:rsidRPr="007F41D2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233A7B">
        <w:rPr>
          <w:rFonts w:ascii="Liberation Serif" w:hAnsi="Liberation Serif"/>
          <w:sz w:val="28"/>
          <w:szCs w:val="28"/>
        </w:rPr>
        <w:tab/>
      </w:r>
      <w:r w:rsidR="00233A7B">
        <w:rPr>
          <w:rFonts w:ascii="Liberation Serif" w:hAnsi="Liberation Serif"/>
          <w:sz w:val="28"/>
          <w:szCs w:val="28"/>
        </w:rPr>
        <w:tab/>
      </w:r>
      <w:r w:rsidR="00233A7B">
        <w:rPr>
          <w:rFonts w:ascii="Liberation Serif" w:hAnsi="Liberation Serif"/>
          <w:sz w:val="28"/>
          <w:szCs w:val="28"/>
        </w:rPr>
        <w:tab/>
      </w:r>
      <w:r w:rsidR="00233A7B">
        <w:rPr>
          <w:rFonts w:ascii="Liberation Serif" w:hAnsi="Liberation Serif"/>
          <w:sz w:val="28"/>
          <w:szCs w:val="28"/>
        </w:rPr>
        <w:tab/>
        <w:t xml:space="preserve">         </w:t>
      </w:r>
      <w:r w:rsidRPr="007F41D2">
        <w:rPr>
          <w:rFonts w:ascii="Liberation Serif" w:hAnsi="Liberation Serif"/>
          <w:sz w:val="28"/>
          <w:szCs w:val="28"/>
        </w:rPr>
        <w:t>А.А. Герасимов</w:t>
      </w:r>
    </w:p>
    <w:sectPr w:rsidR="00276737" w:rsidRPr="007F41D2" w:rsidSect="00233A7B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112" w:rsidRDefault="00A15112" w:rsidP="00180804">
      <w:r>
        <w:separator/>
      </w:r>
    </w:p>
  </w:endnote>
  <w:endnote w:type="continuationSeparator" w:id="1">
    <w:p w:rsidR="00A15112" w:rsidRDefault="00A15112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112" w:rsidRDefault="00A15112" w:rsidP="00180804">
      <w:r>
        <w:separator/>
      </w:r>
    </w:p>
  </w:footnote>
  <w:footnote w:type="continuationSeparator" w:id="1">
    <w:p w:rsidR="00A15112" w:rsidRDefault="00A15112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737" w:rsidRDefault="00F61E7D">
    <w:pPr>
      <w:pStyle w:val="ac"/>
      <w:jc w:val="center"/>
    </w:pPr>
    <w:fldSimple w:instr=" PAGE   \* MERGEFORMAT ">
      <w:r w:rsidR="003A2AC6">
        <w:rPr>
          <w:noProof/>
        </w:rPr>
        <w:t>2</w:t>
      </w:r>
    </w:fldSimple>
  </w:p>
  <w:p w:rsidR="00276737" w:rsidRDefault="00276737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15791"/>
    <w:rsid w:val="0001700F"/>
    <w:rsid w:val="0002216E"/>
    <w:rsid w:val="000375EE"/>
    <w:rsid w:val="00054622"/>
    <w:rsid w:val="0005689E"/>
    <w:rsid w:val="000603A7"/>
    <w:rsid w:val="0006141F"/>
    <w:rsid w:val="00062171"/>
    <w:rsid w:val="00070440"/>
    <w:rsid w:val="00075D61"/>
    <w:rsid w:val="00083A4B"/>
    <w:rsid w:val="00084D71"/>
    <w:rsid w:val="00086483"/>
    <w:rsid w:val="000A74F5"/>
    <w:rsid w:val="000B3A7E"/>
    <w:rsid w:val="000C4F06"/>
    <w:rsid w:val="000D1DB7"/>
    <w:rsid w:val="000D50C3"/>
    <w:rsid w:val="000E61A4"/>
    <w:rsid w:val="000F1BCB"/>
    <w:rsid w:val="000F586A"/>
    <w:rsid w:val="000F5AE3"/>
    <w:rsid w:val="001017BB"/>
    <w:rsid w:val="00102D9D"/>
    <w:rsid w:val="00103866"/>
    <w:rsid w:val="00120EA5"/>
    <w:rsid w:val="00122464"/>
    <w:rsid w:val="00123FA2"/>
    <w:rsid w:val="0012522B"/>
    <w:rsid w:val="0013085F"/>
    <w:rsid w:val="00133698"/>
    <w:rsid w:val="001359CE"/>
    <w:rsid w:val="0014272A"/>
    <w:rsid w:val="00142AEB"/>
    <w:rsid w:val="0014732D"/>
    <w:rsid w:val="001515AE"/>
    <w:rsid w:val="00153F28"/>
    <w:rsid w:val="00155065"/>
    <w:rsid w:val="00160D27"/>
    <w:rsid w:val="001620AE"/>
    <w:rsid w:val="00166AC1"/>
    <w:rsid w:val="00172B24"/>
    <w:rsid w:val="00177CA9"/>
    <w:rsid w:val="00180804"/>
    <w:rsid w:val="00180AF3"/>
    <w:rsid w:val="001969DE"/>
    <w:rsid w:val="001A0180"/>
    <w:rsid w:val="001A64A5"/>
    <w:rsid w:val="001B210C"/>
    <w:rsid w:val="001B5C7A"/>
    <w:rsid w:val="001C42D8"/>
    <w:rsid w:val="001C4C37"/>
    <w:rsid w:val="001C76FD"/>
    <w:rsid w:val="001D0FDA"/>
    <w:rsid w:val="001D1AE6"/>
    <w:rsid w:val="001D5B33"/>
    <w:rsid w:val="001E7D58"/>
    <w:rsid w:val="001E7F0C"/>
    <w:rsid w:val="001F1590"/>
    <w:rsid w:val="001F62ED"/>
    <w:rsid w:val="00204797"/>
    <w:rsid w:val="00223AB5"/>
    <w:rsid w:val="0022590C"/>
    <w:rsid w:val="0023226A"/>
    <w:rsid w:val="00233A7B"/>
    <w:rsid w:val="002375A5"/>
    <w:rsid w:val="00261DE7"/>
    <w:rsid w:val="00265DFA"/>
    <w:rsid w:val="00273481"/>
    <w:rsid w:val="00276737"/>
    <w:rsid w:val="002916EC"/>
    <w:rsid w:val="00296141"/>
    <w:rsid w:val="002A32D4"/>
    <w:rsid w:val="002A373A"/>
    <w:rsid w:val="002B3ADC"/>
    <w:rsid w:val="002B74AE"/>
    <w:rsid w:val="002C0445"/>
    <w:rsid w:val="002C4E51"/>
    <w:rsid w:val="002D347B"/>
    <w:rsid w:val="002D438A"/>
    <w:rsid w:val="002D7096"/>
    <w:rsid w:val="002E5D07"/>
    <w:rsid w:val="002E68FB"/>
    <w:rsid w:val="002E78BA"/>
    <w:rsid w:val="002F0008"/>
    <w:rsid w:val="002F07E6"/>
    <w:rsid w:val="002F110D"/>
    <w:rsid w:val="002F2337"/>
    <w:rsid w:val="002F43BD"/>
    <w:rsid w:val="003003ED"/>
    <w:rsid w:val="00301773"/>
    <w:rsid w:val="0031092B"/>
    <w:rsid w:val="00311136"/>
    <w:rsid w:val="00316142"/>
    <w:rsid w:val="00320DBB"/>
    <w:rsid w:val="0032111A"/>
    <w:rsid w:val="00323EDD"/>
    <w:rsid w:val="00325B21"/>
    <w:rsid w:val="0032755B"/>
    <w:rsid w:val="00331D0D"/>
    <w:rsid w:val="0033434C"/>
    <w:rsid w:val="00336B82"/>
    <w:rsid w:val="0033794B"/>
    <w:rsid w:val="003443EA"/>
    <w:rsid w:val="00352B7E"/>
    <w:rsid w:val="00354A52"/>
    <w:rsid w:val="003621A6"/>
    <w:rsid w:val="00365476"/>
    <w:rsid w:val="003654C7"/>
    <w:rsid w:val="00372419"/>
    <w:rsid w:val="00374C89"/>
    <w:rsid w:val="00374CA6"/>
    <w:rsid w:val="0038142B"/>
    <w:rsid w:val="003816E2"/>
    <w:rsid w:val="00393B0F"/>
    <w:rsid w:val="00396E3A"/>
    <w:rsid w:val="003A1638"/>
    <w:rsid w:val="003A2196"/>
    <w:rsid w:val="003A2AC6"/>
    <w:rsid w:val="003A4153"/>
    <w:rsid w:val="003B0FD8"/>
    <w:rsid w:val="003B3044"/>
    <w:rsid w:val="003B4605"/>
    <w:rsid w:val="003B4DC3"/>
    <w:rsid w:val="003C6FF5"/>
    <w:rsid w:val="003C7374"/>
    <w:rsid w:val="003C738D"/>
    <w:rsid w:val="003D713D"/>
    <w:rsid w:val="003E193D"/>
    <w:rsid w:val="003F29DD"/>
    <w:rsid w:val="003F6459"/>
    <w:rsid w:val="00404780"/>
    <w:rsid w:val="00406481"/>
    <w:rsid w:val="0042224C"/>
    <w:rsid w:val="00422767"/>
    <w:rsid w:val="00427C0E"/>
    <w:rsid w:val="00432303"/>
    <w:rsid w:val="00433A7D"/>
    <w:rsid w:val="00445CC9"/>
    <w:rsid w:val="004472CF"/>
    <w:rsid w:val="0045059C"/>
    <w:rsid w:val="00451B0A"/>
    <w:rsid w:val="00452F8F"/>
    <w:rsid w:val="0045393C"/>
    <w:rsid w:val="0045585E"/>
    <w:rsid w:val="004560A4"/>
    <w:rsid w:val="00457146"/>
    <w:rsid w:val="00466E69"/>
    <w:rsid w:val="00476133"/>
    <w:rsid w:val="00476495"/>
    <w:rsid w:val="00483826"/>
    <w:rsid w:val="00485508"/>
    <w:rsid w:val="004857CD"/>
    <w:rsid w:val="00487169"/>
    <w:rsid w:val="00494E0F"/>
    <w:rsid w:val="004B0D4D"/>
    <w:rsid w:val="004B178D"/>
    <w:rsid w:val="004B380A"/>
    <w:rsid w:val="004C0A02"/>
    <w:rsid w:val="004C11B9"/>
    <w:rsid w:val="004C3D72"/>
    <w:rsid w:val="004E2AAD"/>
    <w:rsid w:val="004E4ABD"/>
    <w:rsid w:val="004F22D2"/>
    <w:rsid w:val="004F4246"/>
    <w:rsid w:val="004F679B"/>
    <w:rsid w:val="0052781B"/>
    <w:rsid w:val="00527F68"/>
    <w:rsid w:val="00530B0D"/>
    <w:rsid w:val="00533A9D"/>
    <w:rsid w:val="00536788"/>
    <w:rsid w:val="00541DDD"/>
    <w:rsid w:val="005441D6"/>
    <w:rsid w:val="00547DD6"/>
    <w:rsid w:val="0055557A"/>
    <w:rsid w:val="00557655"/>
    <w:rsid w:val="00580757"/>
    <w:rsid w:val="0059575B"/>
    <w:rsid w:val="00597AF8"/>
    <w:rsid w:val="005A1AE9"/>
    <w:rsid w:val="005A37C0"/>
    <w:rsid w:val="005A5A26"/>
    <w:rsid w:val="005A6BD1"/>
    <w:rsid w:val="005B0C09"/>
    <w:rsid w:val="005B2021"/>
    <w:rsid w:val="005B2B70"/>
    <w:rsid w:val="005C761B"/>
    <w:rsid w:val="005D03B6"/>
    <w:rsid w:val="005D2324"/>
    <w:rsid w:val="005E07A7"/>
    <w:rsid w:val="005E4B23"/>
    <w:rsid w:val="005F758B"/>
    <w:rsid w:val="006018A2"/>
    <w:rsid w:val="00602427"/>
    <w:rsid w:val="00622AD2"/>
    <w:rsid w:val="00631801"/>
    <w:rsid w:val="00654D65"/>
    <w:rsid w:val="006558B0"/>
    <w:rsid w:val="0066043D"/>
    <w:rsid w:val="00662920"/>
    <w:rsid w:val="00670B23"/>
    <w:rsid w:val="00672159"/>
    <w:rsid w:val="006830C5"/>
    <w:rsid w:val="00684E15"/>
    <w:rsid w:val="00692756"/>
    <w:rsid w:val="00695537"/>
    <w:rsid w:val="006A3873"/>
    <w:rsid w:val="006A6BF2"/>
    <w:rsid w:val="006B0041"/>
    <w:rsid w:val="006B15B5"/>
    <w:rsid w:val="006B27CB"/>
    <w:rsid w:val="006B62D9"/>
    <w:rsid w:val="006C41AC"/>
    <w:rsid w:val="006C6C5E"/>
    <w:rsid w:val="006D14D2"/>
    <w:rsid w:val="006D17D8"/>
    <w:rsid w:val="006D47F9"/>
    <w:rsid w:val="006D71AE"/>
    <w:rsid w:val="006E100A"/>
    <w:rsid w:val="006E13D5"/>
    <w:rsid w:val="006E6B33"/>
    <w:rsid w:val="006E766D"/>
    <w:rsid w:val="006E7A29"/>
    <w:rsid w:val="006F0630"/>
    <w:rsid w:val="006F0DBA"/>
    <w:rsid w:val="006F7AA6"/>
    <w:rsid w:val="006F7CD9"/>
    <w:rsid w:val="00702165"/>
    <w:rsid w:val="0071313F"/>
    <w:rsid w:val="00713D8B"/>
    <w:rsid w:val="007159CA"/>
    <w:rsid w:val="00715A3B"/>
    <w:rsid w:val="00720985"/>
    <w:rsid w:val="007234E4"/>
    <w:rsid w:val="00730C3F"/>
    <w:rsid w:val="00741B18"/>
    <w:rsid w:val="00742F79"/>
    <w:rsid w:val="00744B10"/>
    <w:rsid w:val="0075565D"/>
    <w:rsid w:val="00755838"/>
    <w:rsid w:val="007635D9"/>
    <w:rsid w:val="00767A09"/>
    <w:rsid w:val="00773BA9"/>
    <w:rsid w:val="00775F03"/>
    <w:rsid w:val="00776BA9"/>
    <w:rsid w:val="007858E0"/>
    <w:rsid w:val="007970BB"/>
    <w:rsid w:val="007A5367"/>
    <w:rsid w:val="007B569D"/>
    <w:rsid w:val="007D1FD1"/>
    <w:rsid w:val="007D66AD"/>
    <w:rsid w:val="007E563A"/>
    <w:rsid w:val="007F1D91"/>
    <w:rsid w:val="007F41D2"/>
    <w:rsid w:val="007F7C15"/>
    <w:rsid w:val="008054D2"/>
    <w:rsid w:val="00832834"/>
    <w:rsid w:val="00835BE8"/>
    <w:rsid w:val="00847CB2"/>
    <w:rsid w:val="0085024F"/>
    <w:rsid w:val="0086114F"/>
    <w:rsid w:val="008615D6"/>
    <w:rsid w:val="00862FDB"/>
    <w:rsid w:val="00863F8C"/>
    <w:rsid w:val="00866E7A"/>
    <w:rsid w:val="00870950"/>
    <w:rsid w:val="00871148"/>
    <w:rsid w:val="00871FB2"/>
    <w:rsid w:val="00873143"/>
    <w:rsid w:val="00874483"/>
    <w:rsid w:val="00877BD0"/>
    <w:rsid w:val="00877C72"/>
    <w:rsid w:val="00882D8D"/>
    <w:rsid w:val="0088452B"/>
    <w:rsid w:val="008937A4"/>
    <w:rsid w:val="00896CBC"/>
    <w:rsid w:val="008A130E"/>
    <w:rsid w:val="008B2EAA"/>
    <w:rsid w:val="008B621C"/>
    <w:rsid w:val="008C0E41"/>
    <w:rsid w:val="008C60CF"/>
    <w:rsid w:val="008D12EB"/>
    <w:rsid w:val="008D2529"/>
    <w:rsid w:val="008E0DA0"/>
    <w:rsid w:val="008E2ADB"/>
    <w:rsid w:val="008E5F12"/>
    <w:rsid w:val="008F343C"/>
    <w:rsid w:val="008F369C"/>
    <w:rsid w:val="008F589F"/>
    <w:rsid w:val="00900351"/>
    <w:rsid w:val="00900A6B"/>
    <w:rsid w:val="00901A08"/>
    <w:rsid w:val="00906D37"/>
    <w:rsid w:val="009163C8"/>
    <w:rsid w:val="00927F69"/>
    <w:rsid w:val="00932E2E"/>
    <w:rsid w:val="00933485"/>
    <w:rsid w:val="00935289"/>
    <w:rsid w:val="0093657A"/>
    <w:rsid w:val="00951D2B"/>
    <w:rsid w:val="00956960"/>
    <w:rsid w:val="00970D12"/>
    <w:rsid w:val="00971B79"/>
    <w:rsid w:val="00975A1C"/>
    <w:rsid w:val="009812A1"/>
    <w:rsid w:val="00995B86"/>
    <w:rsid w:val="009976AF"/>
    <w:rsid w:val="009A1FB5"/>
    <w:rsid w:val="009A26BC"/>
    <w:rsid w:val="009A365B"/>
    <w:rsid w:val="009A5068"/>
    <w:rsid w:val="009A6D53"/>
    <w:rsid w:val="009B5A2D"/>
    <w:rsid w:val="009B71ED"/>
    <w:rsid w:val="009B75D6"/>
    <w:rsid w:val="009C762C"/>
    <w:rsid w:val="009D30CE"/>
    <w:rsid w:val="009D34DB"/>
    <w:rsid w:val="009D46DD"/>
    <w:rsid w:val="009D77B7"/>
    <w:rsid w:val="009E4140"/>
    <w:rsid w:val="009E4B44"/>
    <w:rsid w:val="009F6ABB"/>
    <w:rsid w:val="009F6E5A"/>
    <w:rsid w:val="009F78E6"/>
    <w:rsid w:val="009F7C44"/>
    <w:rsid w:val="00A03B15"/>
    <w:rsid w:val="00A07E6C"/>
    <w:rsid w:val="00A1076A"/>
    <w:rsid w:val="00A11A42"/>
    <w:rsid w:val="00A12C52"/>
    <w:rsid w:val="00A15112"/>
    <w:rsid w:val="00A26589"/>
    <w:rsid w:val="00A27C3B"/>
    <w:rsid w:val="00A30173"/>
    <w:rsid w:val="00A3388A"/>
    <w:rsid w:val="00A40136"/>
    <w:rsid w:val="00A45C6F"/>
    <w:rsid w:val="00A46754"/>
    <w:rsid w:val="00A47CB9"/>
    <w:rsid w:val="00A50C7F"/>
    <w:rsid w:val="00A52C11"/>
    <w:rsid w:val="00A57948"/>
    <w:rsid w:val="00A62426"/>
    <w:rsid w:val="00A70465"/>
    <w:rsid w:val="00A77E5B"/>
    <w:rsid w:val="00A802FB"/>
    <w:rsid w:val="00AA2D61"/>
    <w:rsid w:val="00AA432E"/>
    <w:rsid w:val="00AA59B7"/>
    <w:rsid w:val="00AB4651"/>
    <w:rsid w:val="00AB629E"/>
    <w:rsid w:val="00AC5BDB"/>
    <w:rsid w:val="00AC6B9E"/>
    <w:rsid w:val="00AD1B80"/>
    <w:rsid w:val="00AD1EE5"/>
    <w:rsid w:val="00AD2952"/>
    <w:rsid w:val="00AD3750"/>
    <w:rsid w:val="00AD3A46"/>
    <w:rsid w:val="00AD3D3E"/>
    <w:rsid w:val="00AF3A78"/>
    <w:rsid w:val="00AF70CD"/>
    <w:rsid w:val="00AF7E37"/>
    <w:rsid w:val="00B15255"/>
    <w:rsid w:val="00B17708"/>
    <w:rsid w:val="00B204D2"/>
    <w:rsid w:val="00B23AAE"/>
    <w:rsid w:val="00B32224"/>
    <w:rsid w:val="00B3642C"/>
    <w:rsid w:val="00B46832"/>
    <w:rsid w:val="00B565BA"/>
    <w:rsid w:val="00B5735E"/>
    <w:rsid w:val="00B60CB2"/>
    <w:rsid w:val="00B62CB3"/>
    <w:rsid w:val="00B7571C"/>
    <w:rsid w:val="00B92D40"/>
    <w:rsid w:val="00B95DBC"/>
    <w:rsid w:val="00BA170C"/>
    <w:rsid w:val="00BA7870"/>
    <w:rsid w:val="00BB0993"/>
    <w:rsid w:val="00BB1F8E"/>
    <w:rsid w:val="00BB6577"/>
    <w:rsid w:val="00BC77AC"/>
    <w:rsid w:val="00BC7F63"/>
    <w:rsid w:val="00BD2AA7"/>
    <w:rsid w:val="00BE090A"/>
    <w:rsid w:val="00BE19BD"/>
    <w:rsid w:val="00BF0D38"/>
    <w:rsid w:val="00BF6E52"/>
    <w:rsid w:val="00BF70B9"/>
    <w:rsid w:val="00C017EE"/>
    <w:rsid w:val="00C01F2C"/>
    <w:rsid w:val="00C03FA6"/>
    <w:rsid w:val="00C070BC"/>
    <w:rsid w:val="00C10DA0"/>
    <w:rsid w:val="00C16871"/>
    <w:rsid w:val="00C2230F"/>
    <w:rsid w:val="00C23BFB"/>
    <w:rsid w:val="00C3284A"/>
    <w:rsid w:val="00C34915"/>
    <w:rsid w:val="00C34C9A"/>
    <w:rsid w:val="00C37339"/>
    <w:rsid w:val="00C43FC9"/>
    <w:rsid w:val="00C52591"/>
    <w:rsid w:val="00C52BA0"/>
    <w:rsid w:val="00C53C07"/>
    <w:rsid w:val="00C54CC4"/>
    <w:rsid w:val="00C55198"/>
    <w:rsid w:val="00C553D8"/>
    <w:rsid w:val="00C623FD"/>
    <w:rsid w:val="00C62732"/>
    <w:rsid w:val="00C634E5"/>
    <w:rsid w:val="00C640D8"/>
    <w:rsid w:val="00C64F2E"/>
    <w:rsid w:val="00C82859"/>
    <w:rsid w:val="00C8290F"/>
    <w:rsid w:val="00C87ED2"/>
    <w:rsid w:val="00CA14D7"/>
    <w:rsid w:val="00CA1DD4"/>
    <w:rsid w:val="00CB0C59"/>
    <w:rsid w:val="00CB3362"/>
    <w:rsid w:val="00CB62CE"/>
    <w:rsid w:val="00CB777D"/>
    <w:rsid w:val="00CC2D68"/>
    <w:rsid w:val="00CC64FF"/>
    <w:rsid w:val="00CD71E7"/>
    <w:rsid w:val="00CE2746"/>
    <w:rsid w:val="00CF33B4"/>
    <w:rsid w:val="00CF61D4"/>
    <w:rsid w:val="00CF6397"/>
    <w:rsid w:val="00CF7251"/>
    <w:rsid w:val="00D00F9C"/>
    <w:rsid w:val="00D018A8"/>
    <w:rsid w:val="00D025E1"/>
    <w:rsid w:val="00D02AA2"/>
    <w:rsid w:val="00D1420C"/>
    <w:rsid w:val="00D16064"/>
    <w:rsid w:val="00D17E08"/>
    <w:rsid w:val="00D25A47"/>
    <w:rsid w:val="00D3300D"/>
    <w:rsid w:val="00D36D1E"/>
    <w:rsid w:val="00D432E9"/>
    <w:rsid w:val="00D44A2E"/>
    <w:rsid w:val="00D46873"/>
    <w:rsid w:val="00D469CF"/>
    <w:rsid w:val="00D53452"/>
    <w:rsid w:val="00D60844"/>
    <w:rsid w:val="00D615EB"/>
    <w:rsid w:val="00D65064"/>
    <w:rsid w:val="00D659B6"/>
    <w:rsid w:val="00D67163"/>
    <w:rsid w:val="00D704AE"/>
    <w:rsid w:val="00D71EFF"/>
    <w:rsid w:val="00D72413"/>
    <w:rsid w:val="00D73AD9"/>
    <w:rsid w:val="00D75D17"/>
    <w:rsid w:val="00D921D5"/>
    <w:rsid w:val="00D94A87"/>
    <w:rsid w:val="00DA0933"/>
    <w:rsid w:val="00DA1366"/>
    <w:rsid w:val="00DA2899"/>
    <w:rsid w:val="00DA5EE9"/>
    <w:rsid w:val="00DB2060"/>
    <w:rsid w:val="00DB309A"/>
    <w:rsid w:val="00DB61F9"/>
    <w:rsid w:val="00DC3698"/>
    <w:rsid w:val="00DC46D6"/>
    <w:rsid w:val="00DD2421"/>
    <w:rsid w:val="00DE2F1C"/>
    <w:rsid w:val="00DE4BE7"/>
    <w:rsid w:val="00DE724D"/>
    <w:rsid w:val="00DF0FD1"/>
    <w:rsid w:val="00DF6FBD"/>
    <w:rsid w:val="00E00763"/>
    <w:rsid w:val="00E00D75"/>
    <w:rsid w:val="00E01D16"/>
    <w:rsid w:val="00E072F4"/>
    <w:rsid w:val="00E16DA2"/>
    <w:rsid w:val="00E20CC0"/>
    <w:rsid w:val="00E23C2A"/>
    <w:rsid w:val="00E30ADD"/>
    <w:rsid w:val="00E4429E"/>
    <w:rsid w:val="00E45468"/>
    <w:rsid w:val="00E51BFE"/>
    <w:rsid w:val="00E60758"/>
    <w:rsid w:val="00E67660"/>
    <w:rsid w:val="00E81917"/>
    <w:rsid w:val="00E83D45"/>
    <w:rsid w:val="00E847C6"/>
    <w:rsid w:val="00E92285"/>
    <w:rsid w:val="00E94CD6"/>
    <w:rsid w:val="00E95378"/>
    <w:rsid w:val="00E97525"/>
    <w:rsid w:val="00EA218D"/>
    <w:rsid w:val="00EA2225"/>
    <w:rsid w:val="00EB088A"/>
    <w:rsid w:val="00EB3167"/>
    <w:rsid w:val="00EB4CE6"/>
    <w:rsid w:val="00EC4571"/>
    <w:rsid w:val="00EC58DD"/>
    <w:rsid w:val="00ED0895"/>
    <w:rsid w:val="00ED2567"/>
    <w:rsid w:val="00ED5404"/>
    <w:rsid w:val="00EE1DE1"/>
    <w:rsid w:val="00EE255D"/>
    <w:rsid w:val="00EE4587"/>
    <w:rsid w:val="00EE520E"/>
    <w:rsid w:val="00EE7E26"/>
    <w:rsid w:val="00EF4504"/>
    <w:rsid w:val="00EF6737"/>
    <w:rsid w:val="00EF6C54"/>
    <w:rsid w:val="00EF6C7D"/>
    <w:rsid w:val="00F01D16"/>
    <w:rsid w:val="00F04F73"/>
    <w:rsid w:val="00F26BF7"/>
    <w:rsid w:val="00F36799"/>
    <w:rsid w:val="00F41EC7"/>
    <w:rsid w:val="00F424B7"/>
    <w:rsid w:val="00F42B72"/>
    <w:rsid w:val="00F46328"/>
    <w:rsid w:val="00F60FE7"/>
    <w:rsid w:val="00F61B53"/>
    <w:rsid w:val="00F61E7D"/>
    <w:rsid w:val="00F66BCF"/>
    <w:rsid w:val="00F70CA7"/>
    <w:rsid w:val="00F72D73"/>
    <w:rsid w:val="00F84149"/>
    <w:rsid w:val="00F852DD"/>
    <w:rsid w:val="00F87652"/>
    <w:rsid w:val="00F87DCC"/>
    <w:rsid w:val="00F96233"/>
    <w:rsid w:val="00FA194B"/>
    <w:rsid w:val="00FA1B7F"/>
    <w:rsid w:val="00FA3C20"/>
    <w:rsid w:val="00FA4312"/>
    <w:rsid w:val="00FA4940"/>
    <w:rsid w:val="00FA6672"/>
    <w:rsid w:val="00FB3ABB"/>
    <w:rsid w:val="00FB3F4E"/>
    <w:rsid w:val="00FC255F"/>
    <w:rsid w:val="00FD4F0A"/>
    <w:rsid w:val="00FD5D44"/>
    <w:rsid w:val="00FD67D3"/>
    <w:rsid w:val="00FD7DEC"/>
    <w:rsid w:val="00FE08E5"/>
    <w:rsid w:val="00FE224B"/>
    <w:rsid w:val="00FE6A91"/>
    <w:rsid w:val="00FE7AC4"/>
    <w:rsid w:val="00FF1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62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1048</TotalTime>
  <Pages>3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248</cp:revision>
  <cp:lastPrinted>2021-11-25T05:32:00Z</cp:lastPrinted>
  <dcterms:created xsi:type="dcterms:W3CDTF">2020-08-05T08:43:00Z</dcterms:created>
  <dcterms:modified xsi:type="dcterms:W3CDTF">2021-11-25T06:04:00Z</dcterms:modified>
</cp:coreProperties>
</file>